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41" w:rsidRPr="008E58C0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8E58C0" w:rsidRDefault="00614341" w:rsidP="00614341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_______________</w:t>
      </w:r>
      <w:r w:rsidRPr="008E58C0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от "_____"_</w:t>
      </w:r>
      <w:r w:rsidR="00D21D60" w:rsidRPr="00D21D60">
        <w:rPr>
          <w:rFonts w:ascii="Times New Roman" w:hAnsi="Times New Roman"/>
          <w:sz w:val="24"/>
          <w:szCs w:val="24"/>
          <w:u w:val="single"/>
          <w:lang w:eastAsia="ru-RU"/>
        </w:rPr>
        <w:t>января</w:t>
      </w:r>
      <w:r w:rsidRPr="008E58C0">
        <w:rPr>
          <w:rFonts w:ascii="Times New Roman" w:hAnsi="Times New Roman"/>
          <w:sz w:val="24"/>
          <w:szCs w:val="24"/>
          <w:lang w:eastAsia="ru-RU"/>
        </w:rPr>
        <w:t>_____ 201</w:t>
      </w:r>
      <w:r w:rsidR="00D21D60">
        <w:rPr>
          <w:rFonts w:ascii="Times New Roman" w:hAnsi="Times New Roman"/>
          <w:sz w:val="24"/>
          <w:szCs w:val="24"/>
          <w:lang w:eastAsia="ru-RU"/>
        </w:rPr>
        <w:t>8</w:t>
      </w:r>
      <w:r w:rsidRPr="008E58C0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65180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8"/>
          <w:szCs w:val="28"/>
        </w:rPr>
      </w:pPr>
    </w:p>
    <w:p w:rsidR="00D65180" w:rsidRPr="00B74330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Calibri" w:eastAsia="Calibri" w:hAnsi="Calibri"/>
          <w:sz w:val="24"/>
          <w:szCs w:val="24"/>
        </w:rPr>
      </w:pPr>
    </w:p>
    <w:p w:rsidR="00D65180" w:rsidRPr="00B74330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B74330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273412" w:rsidRPr="00B74330" w:rsidRDefault="00423134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B74330">
        <w:rPr>
          <w:rFonts w:ascii="Times New Roman" w:eastAsia="Calibri" w:hAnsi="Times New Roman"/>
          <w:i/>
          <w:sz w:val="24"/>
          <w:szCs w:val="24"/>
        </w:rPr>
        <w:t xml:space="preserve">Старшего </w:t>
      </w:r>
      <w:r w:rsidR="00273412" w:rsidRPr="00B74330">
        <w:rPr>
          <w:rFonts w:ascii="Times New Roman" w:eastAsia="Calibri" w:hAnsi="Times New Roman"/>
          <w:i/>
          <w:sz w:val="24"/>
          <w:szCs w:val="24"/>
        </w:rPr>
        <w:t xml:space="preserve">государственного налогового инспектора </w:t>
      </w:r>
    </w:p>
    <w:p w:rsidR="00273412" w:rsidRPr="00B74330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B74330">
        <w:rPr>
          <w:rFonts w:ascii="Times New Roman" w:eastAsia="Calibri" w:hAnsi="Times New Roman"/>
          <w:i/>
          <w:sz w:val="24"/>
          <w:szCs w:val="24"/>
        </w:rPr>
        <w:t xml:space="preserve">отдела камеральных проверок № </w:t>
      </w:r>
      <w:r w:rsidR="003A3D57" w:rsidRPr="00B74330">
        <w:rPr>
          <w:rFonts w:ascii="Times New Roman" w:eastAsia="Calibri" w:hAnsi="Times New Roman"/>
          <w:i/>
          <w:sz w:val="24"/>
          <w:szCs w:val="24"/>
        </w:rPr>
        <w:t>5</w:t>
      </w:r>
      <w:r w:rsidRPr="00B74330">
        <w:rPr>
          <w:rFonts w:ascii="Times New Roman" w:eastAsia="Calibri" w:hAnsi="Times New Roman"/>
          <w:i/>
          <w:sz w:val="24"/>
          <w:szCs w:val="24"/>
        </w:rPr>
        <w:t xml:space="preserve"> </w:t>
      </w:r>
    </w:p>
    <w:p w:rsidR="00273412" w:rsidRPr="00B74330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B74330">
        <w:rPr>
          <w:rFonts w:ascii="Times New Roman" w:eastAsia="Calibri" w:hAnsi="Times New Roman"/>
          <w:sz w:val="24"/>
          <w:szCs w:val="24"/>
        </w:rPr>
        <w:t xml:space="preserve">Межрайонной </w:t>
      </w:r>
      <w:r w:rsidR="00CA5BAE" w:rsidRPr="00B74330">
        <w:rPr>
          <w:rFonts w:ascii="Times New Roman" w:eastAsia="Calibri" w:hAnsi="Times New Roman"/>
          <w:sz w:val="24"/>
          <w:szCs w:val="24"/>
        </w:rPr>
        <w:t xml:space="preserve">инспекции </w:t>
      </w:r>
      <w:r w:rsidRPr="00B74330">
        <w:rPr>
          <w:rFonts w:ascii="Times New Roman" w:eastAsia="Calibri" w:hAnsi="Times New Roman"/>
          <w:sz w:val="24"/>
          <w:szCs w:val="24"/>
        </w:rPr>
        <w:t xml:space="preserve">Федеральной </w:t>
      </w:r>
    </w:p>
    <w:p w:rsidR="00D65180" w:rsidRPr="00B74330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B74330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D65180" w:rsidRPr="00B74330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B74330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B74330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D65180" w:rsidRPr="00A2658F" w:rsidRDefault="002C189D" w:rsidP="00A932C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B74330">
        <w:rPr>
          <w:rFonts w:ascii="Times New Roman" w:eastAsia="Calibri" w:hAnsi="Times New Roman"/>
          <w:sz w:val="24"/>
          <w:szCs w:val="24"/>
        </w:rPr>
        <w:t>1.</w:t>
      </w:r>
      <w:r w:rsidR="00D65180" w:rsidRPr="00B74330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B74330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B74330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B74330">
        <w:rPr>
          <w:rFonts w:ascii="Times New Roman" w:eastAsia="Calibri" w:hAnsi="Times New Roman"/>
          <w:sz w:val="24"/>
          <w:szCs w:val="24"/>
        </w:rPr>
        <w:t>ая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A2658F">
        <w:rPr>
          <w:rFonts w:ascii="Times New Roman" w:eastAsia="Calibri" w:hAnsi="Times New Roman"/>
          <w:sz w:val="24"/>
          <w:szCs w:val="24"/>
        </w:rPr>
        <w:t>а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) </w:t>
      </w:r>
      <w:r w:rsidR="00166FC7">
        <w:rPr>
          <w:rFonts w:ascii="Times New Roman" w:eastAsia="Calibri" w:hAnsi="Times New Roman"/>
          <w:i/>
          <w:sz w:val="24"/>
          <w:szCs w:val="24"/>
        </w:rPr>
        <w:t>старшего</w:t>
      </w:r>
      <w:r w:rsidR="00A932C0" w:rsidRPr="00A2658F">
        <w:rPr>
          <w:rFonts w:ascii="Times New Roman" w:eastAsia="Calibri" w:hAnsi="Times New Roman"/>
          <w:i/>
          <w:sz w:val="24"/>
          <w:szCs w:val="24"/>
        </w:rPr>
        <w:t xml:space="preserve"> государственного налогового инспектора отдела камеральных проверок № </w:t>
      </w:r>
      <w:r w:rsidR="00167D46" w:rsidRPr="00A2658F">
        <w:rPr>
          <w:rFonts w:ascii="Times New Roman" w:eastAsia="Calibri" w:hAnsi="Times New Roman"/>
          <w:i/>
          <w:sz w:val="24"/>
          <w:szCs w:val="24"/>
        </w:rPr>
        <w:t>5</w:t>
      </w:r>
      <w:r w:rsidR="00A932C0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633E7D">
        <w:rPr>
          <w:rFonts w:ascii="Times New Roman" w:eastAsia="Calibri" w:hAnsi="Times New Roman"/>
          <w:i/>
          <w:sz w:val="24"/>
          <w:szCs w:val="24"/>
        </w:rPr>
        <w:t>старшей</w:t>
      </w:r>
      <w:r w:rsidR="00A932C0" w:rsidRPr="00A2658F"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="00D65180" w:rsidRPr="00A2658F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A932C0" w:rsidRPr="00A2658F">
        <w:rPr>
          <w:rFonts w:ascii="Times New Roman" w:eastAsia="Calibri" w:hAnsi="Times New Roman"/>
          <w:i/>
          <w:sz w:val="24"/>
          <w:szCs w:val="24"/>
        </w:rPr>
        <w:t>специалисты</w:t>
      </w:r>
      <w:r w:rsidR="00D65180" w:rsidRPr="00A2658F">
        <w:rPr>
          <w:rFonts w:ascii="Times New Roman" w:eastAsia="Calibri" w:hAnsi="Times New Roman"/>
          <w:sz w:val="24"/>
          <w:szCs w:val="24"/>
        </w:rPr>
        <w:t>».</w:t>
      </w:r>
    </w:p>
    <w:p w:rsidR="00D65180" w:rsidRPr="00A2658F" w:rsidRDefault="00D65180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="00284152" w:rsidRPr="0028415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соответствии с </w:t>
      </w:r>
      <w:hyperlink r:id="rId8" w:history="1">
        <w:r w:rsidR="00284152" w:rsidRPr="00284152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Реестром</w:t>
        </w:r>
      </w:hyperlink>
      <w:r w:rsidR="00284152" w:rsidRPr="0028415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</w:t>
      </w:r>
      <w:r w:rsidR="00977188" w:rsidRPr="00A2658F">
        <w:rPr>
          <w:rFonts w:ascii="Times New Roman" w:hAnsi="Times New Roman"/>
          <w:sz w:val="24"/>
          <w:szCs w:val="24"/>
        </w:rPr>
        <w:t xml:space="preserve">- </w:t>
      </w:r>
      <w:r w:rsidR="00373028">
        <w:rPr>
          <w:rFonts w:ascii="Times New Roman" w:hAnsi="Times New Roman"/>
          <w:sz w:val="24"/>
          <w:szCs w:val="24"/>
        </w:rPr>
        <w:t>11-3-4-095</w:t>
      </w:r>
      <w:r w:rsidRPr="00A2658F">
        <w:rPr>
          <w:rFonts w:ascii="Times New Roman" w:eastAsia="Calibri" w:hAnsi="Times New Roman"/>
          <w:sz w:val="24"/>
          <w:szCs w:val="24"/>
        </w:rPr>
        <w:t>.</w:t>
      </w:r>
    </w:p>
    <w:p w:rsidR="00D65180" w:rsidRPr="00A2658F" w:rsidRDefault="002C189D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>2.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147E75">
        <w:rPr>
          <w:rFonts w:ascii="Times New Roman" w:eastAsia="Calibri" w:hAnsi="Times New Roman"/>
          <w:sz w:val="24"/>
          <w:szCs w:val="24"/>
        </w:rPr>
        <w:t>Область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профессиональной служебной деятельности </w:t>
      </w:r>
      <w:r w:rsidR="004177FC">
        <w:rPr>
          <w:rFonts w:ascii="Times New Roman" w:eastAsia="Calibri" w:hAnsi="Times New Roman"/>
          <w:sz w:val="24"/>
          <w:szCs w:val="24"/>
        </w:rPr>
        <w:t>старшего</w:t>
      </w:r>
      <w:r w:rsidR="003A6A43" w:rsidRPr="00A2658F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отдела камеральных проверок № </w:t>
      </w:r>
      <w:r w:rsidR="00167D46" w:rsidRPr="00A2658F">
        <w:rPr>
          <w:rFonts w:ascii="Times New Roman" w:eastAsia="Calibri" w:hAnsi="Times New Roman"/>
          <w:sz w:val="24"/>
          <w:szCs w:val="24"/>
        </w:rPr>
        <w:t>5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(далее – </w:t>
      </w:r>
      <w:r w:rsidR="00AB3BA8">
        <w:rPr>
          <w:rFonts w:ascii="Times New Roman" w:eastAsia="Calibri" w:hAnsi="Times New Roman"/>
          <w:sz w:val="24"/>
          <w:szCs w:val="24"/>
        </w:rPr>
        <w:t>старший</w:t>
      </w:r>
      <w:r w:rsidR="003A6A43" w:rsidRPr="00A2658F">
        <w:rPr>
          <w:rFonts w:ascii="Times New Roman" w:eastAsia="Calibri" w:hAnsi="Times New Roman"/>
          <w:sz w:val="24"/>
          <w:szCs w:val="24"/>
        </w:rPr>
        <w:t xml:space="preserve"> государственный налоговый инспектор</w:t>
      </w:r>
      <w:r w:rsidR="00D65180" w:rsidRPr="00A2658F">
        <w:rPr>
          <w:rFonts w:ascii="Times New Roman" w:eastAsia="Calibri" w:hAnsi="Times New Roman"/>
          <w:sz w:val="24"/>
          <w:szCs w:val="24"/>
        </w:rPr>
        <w:t>):</w:t>
      </w:r>
      <w:r w:rsidR="003A6A43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6415B0" w:rsidRPr="00A2658F">
        <w:rPr>
          <w:rFonts w:ascii="Times New Roman" w:eastAsia="Calibri" w:hAnsi="Times New Roman"/>
          <w:i/>
          <w:sz w:val="24"/>
          <w:szCs w:val="24"/>
        </w:rPr>
        <w:t>Регулирование налоговой деятельности.</w:t>
      </w:r>
    </w:p>
    <w:p w:rsidR="00D65180" w:rsidRPr="00771F09" w:rsidRDefault="002C189D" w:rsidP="002C189D">
      <w:pPr>
        <w:jc w:val="both"/>
        <w:rPr>
          <w:rFonts w:ascii="Times New Roman" w:eastAsia="Calibri" w:hAnsi="Times New Roman"/>
          <w:i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ab/>
        <w:t>3.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147E75">
        <w:rPr>
          <w:rFonts w:ascii="Times New Roman" w:eastAsia="Calibri" w:hAnsi="Times New Roman"/>
          <w:sz w:val="24"/>
          <w:szCs w:val="24"/>
        </w:rPr>
        <w:t>Вид</w:t>
      </w:r>
      <w:r w:rsidR="00D65180" w:rsidRPr="00A2658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профессиональной служебной деятельности </w:t>
      </w:r>
      <w:r w:rsidR="004177FC">
        <w:rPr>
          <w:rFonts w:ascii="Times New Roman" w:eastAsia="Calibri" w:hAnsi="Times New Roman"/>
          <w:sz w:val="24"/>
          <w:szCs w:val="24"/>
        </w:rPr>
        <w:t>старшего</w:t>
      </w:r>
      <w:r w:rsidR="00230EA2" w:rsidRPr="00A2658F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: </w:t>
      </w:r>
      <w:r w:rsidR="00007736" w:rsidRPr="00A2658F">
        <w:rPr>
          <w:rFonts w:ascii="Times New Roman" w:eastAsia="Calibri" w:hAnsi="Times New Roman"/>
          <w:i/>
          <w:sz w:val="24"/>
          <w:szCs w:val="24"/>
        </w:rPr>
        <w:t>Регулирование в сфере имущественного налогообложения.</w:t>
      </w:r>
      <w:r w:rsidR="00007736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771F09" w:rsidRPr="00771F09">
        <w:rPr>
          <w:rFonts w:ascii="Times New Roman" w:eastAsia="Calibri" w:hAnsi="Times New Roman"/>
          <w:i/>
          <w:sz w:val="24"/>
          <w:szCs w:val="24"/>
        </w:rPr>
        <w:t>Администрирование и контроль за правильностью исчисления, полнотой и своевременностью уплаты имущественных налогов</w:t>
      </w:r>
      <w:r w:rsidR="00771F09">
        <w:rPr>
          <w:rFonts w:ascii="Times New Roman" w:eastAsia="Calibri" w:hAnsi="Times New Roman"/>
          <w:i/>
          <w:sz w:val="24"/>
          <w:szCs w:val="24"/>
        </w:rPr>
        <w:t>.</w:t>
      </w:r>
    </w:p>
    <w:p w:rsidR="00D65180" w:rsidRPr="00A2658F" w:rsidRDefault="002C189D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>4.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3A3F2E">
        <w:rPr>
          <w:rFonts w:ascii="Times New Roman" w:eastAsia="Calibri" w:hAnsi="Times New Roman"/>
          <w:i/>
          <w:sz w:val="24"/>
          <w:szCs w:val="24"/>
        </w:rPr>
        <w:t>старшего</w:t>
      </w:r>
      <w:r w:rsidR="001A2404" w:rsidRPr="00A2658F">
        <w:rPr>
          <w:rFonts w:ascii="Times New Roman" w:eastAsia="Calibri" w:hAnsi="Times New Roman"/>
          <w:i/>
          <w:sz w:val="24"/>
          <w:szCs w:val="24"/>
        </w:rPr>
        <w:t xml:space="preserve"> государственного налогового инспектора </w:t>
      </w:r>
      <w:r w:rsidR="001A2404" w:rsidRPr="00A2658F">
        <w:rPr>
          <w:rFonts w:ascii="Times New Roman" w:eastAsia="Calibri" w:hAnsi="Times New Roman"/>
          <w:sz w:val="24"/>
          <w:szCs w:val="24"/>
        </w:rPr>
        <w:t>осуществляется приказом начальника Межрайонной ИФНС России №12 по Приморскому краю.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A2658F" w:rsidRDefault="002C189D" w:rsidP="00D651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>5.</w:t>
      </w:r>
      <w:r w:rsidR="00805D21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921E1A">
        <w:rPr>
          <w:rFonts w:ascii="Times New Roman" w:eastAsia="Calibri" w:hAnsi="Times New Roman"/>
          <w:i/>
          <w:sz w:val="24"/>
          <w:szCs w:val="24"/>
        </w:rPr>
        <w:t>Старший</w:t>
      </w:r>
      <w:r w:rsidR="00007736" w:rsidRPr="00A2658F"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="001A2404" w:rsidRPr="00A2658F">
        <w:rPr>
          <w:rFonts w:ascii="Times New Roman" w:eastAsia="Calibri" w:hAnsi="Times New Roman"/>
          <w:i/>
          <w:sz w:val="24"/>
          <w:szCs w:val="24"/>
        </w:rPr>
        <w:t>государственный налоговый инспектор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, непосредственно подчиняется </w:t>
      </w:r>
      <w:r w:rsidR="001A2404" w:rsidRPr="00A2658F">
        <w:rPr>
          <w:rFonts w:ascii="Times New Roman" w:eastAsia="Calibri" w:hAnsi="Times New Roman"/>
          <w:sz w:val="24"/>
          <w:szCs w:val="24"/>
        </w:rPr>
        <w:t>начальнику отдел</w:t>
      </w:r>
      <w:r w:rsidR="00421623" w:rsidRPr="00A2658F">
        <w:rPr>
          <w:rFonts w:ascii="Times New Roman" w:eastAsia="Calibri" w:hAnsi="Times New Roman"/>
          <w:sz w:val="24"/>
          <w:szCs w:val="24"/>
        </w:rPr>
        <w:t>а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 либо лицу, исполняющему его обязанности. </w:t>
      </w:r>
    </w:p>
    <w:p w:rsidR="00CC5FB7" w:rsidRPr="00B74330" w:rsidRDefault="00CC5FB7" w:rsidP="00D651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B74330" w:rsidRDefault="00D65180" w:rsidP="00583AB0">
      <w:pPr>
        <w:pStyle w:val="a8"/>
        <w:numPr>
          <w:ilvl w:val="0"/>
          <w:numId w:val="3"/>
        </w:numPr>
        <w:overflowPunct/>
        <w:autoSpaceDE/>
        <w:autoSpaceDN/>
        <w:adjustRightInd/>
        <w:ind w:left="107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3" w:name="_Toc404604191"/>
      <w:bookmarkStart w:id="4" w:name="_Toc406419300"/>
      <w:bookmarkStart w:id="5" w:name="_Toc479853583"/>
      <w:r w:rsidRPr="00B74330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="00F00B12" w:rsidRPr="00B74330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583AB0" w:rsidRPr="00995CF7" w:rsidRDefault="00583AB0" w:rsidP="00583AB0">
      <w:pPr>
        <w:pStyle w:val="a8"/>
        <w:overflowPunct/>
        <w:autoSpaceDE/>
        <w:autoSpaceDN/>
        <w:adjustRightInd/>
        <w:ind w:left="1077"/>
        <w:textAlignment w:val="auto"/>
        <w:rPr>
          <w:rFonts w:ascii="Times New Roman" w:eastAsia="Calibri" w:hAnsi="Times New Roman"/>
          <w:b/>
          <w:sz w:val="28"/>
          <w:szCs w:val="28"/>
        </w:rPr>
      </w:pPr>
    </w:p>
    <w:p w:rsidR="00A2658F" w:rsidRDefault="00C10B63" w:rsidP="00A2658F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="00D57CAA">
        <w:rPr>
          <w:rFonts w:ascii="Times New Roman" w:eastAsia="Calibri" w:hAnsi="Times New Roman"/>
          <w:i/>
          <w:sz w:val="24"/>
          <w:szCs w:val="24"/>
        </w:rPr>
        <w:t>старшего</w:t>
      </w:r>
      <w:r w:rsidRPr="00A2658F">
        <w:rPr>
          <w:rFonts w:ascii="Times New Roman" w:eastAsia="Calibri" w:hAnsi="Times New Roman"/>
          <w:i/>
          <w:sz w:val="24"/>
          <w:szCs w:val="24"/>
        </w:rPr>
        <w:t xml:space="preserve"> государственного налогового инспектора</w:t>
      </w:r>
      <w:r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A2658F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A2658F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44430B" w:rsidRPr="00A2658F" w:rsidRDefault="00C56FD5" w:rsidP="00A2658F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658F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A2658F">
        <w:rPr>
          <w:rFonts w:ascii="Times New Roman" w:hAnsi="Times New Roman"/>
          <w:i/>
          <w:sz w:val="24"/>
          <w:szCs w:val="24"/>
          <w:lang w:eastAsia="ru-RU"/>
        </w:rPr>
        <w:t>высшего образо</w:t>
      </w:r>
      <w:r w:rsidR="00EA6980" w:rsidRPr="00A2658F">
        <w:rPr>
          <w:rFonts w:ascii="Times New Roman" w:hAnsi="Times New Roman"/>
          <w:i/>
          <w:sz w:val="24"/>
          <w:szCs w:val="24"/>
          <w:lang w:eastAsia="ru-RU"/>
        </w:rPr>
        <w:t>в</w:t>
      </w:r>
      <w:r w:rsidRPr="00A2658F">
        <w:rPr>
          <w:rFonts w:ascii="Times New Roman" w:hAnsi="Times New Roman"/>
          <w:i/>
          <w:sz w:val="24"/>
          <w:szCs w:val="24"/>
          <w:lang w:eastAsia="ru-RU"/>
        </w:rPr>
        <w:t>ания</w:t>
      </w:r>
      <w:bookmarkStart w:id="6" w:name="_GoBack"/>
      <w:bookmarkEnd w:id="6"/>
      <w:r w:rsidR="00D65180" w:rsidRPr="00A2658F">
        <w:rPr>
          <w:rFonts w:ascii="Times New Roman" w:eastAsia="Calibri" w:hAnsi="Times New Roman"/>
          <w:sz w:val="24"/>
          <w:szCs w:val="24"/>
        </w:rPr>
        <w:t xml:space="preserve"> </w:t>
      </w:r>
      <w:r w:rsidRPr="00A2658F">
        <w:rPr>
          <w:rFonts w:ascii="Times New Roman" w:eastAsia="Calibri" w:hAnsi="Times New Roman"/>
          <w:sz w:val="24"/>
          <w:szCs w:val="24"/>
        </w:rPr>
        <w:t xml:space="preserve">по специальности, направлению подготовки: </w:t>
      </w:r>
      <w:r w:rsidR="00EA6980" w:rsidRPr="00A2658F">
        <w:rPr>
          <w:rFonts w:ascii="Times New Roman" w:hAnsi="Times New Roman"/>
          <w:sz w:val="24"/>
          <w:szCs w:val="24"/>
          <w:lang w:bidi="en-US"/>
        </w:rPr>
        <w:t xml:space="preserve">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</w:t>
      </w:r>
      <w:r w:rsidR="0044430B" w:rsidRPr="00A2658F">
        <w:rPr>
          <w:rFonts w:ascii="Times New Roman" w:hAnsi="Times New Roman"/>
          <w:sz w:val="24"/>
          <w:szCs w:val="24"/>
          <w:lang w:bidi="en-US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F6448" w:rsidRPr="008024F1" w:rsidRDefault="00EA6980" w:rsidP="00EF6448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eastAsia="Calibri" w:hAnsi="Times New Roman"/>
          <w:sz w:val="24"/>
          <w:szCs w:val="24"/>
        </w:rPr>
        <w:t>6</w:t>
      </w:r>
      <w:r w:rsidR="00D65180" w:rsidRPr="008024F1">
        <w:rPr>
          <w:rFonts w:ascii="Times New Roman" w:eastAsia="Calibri" w:hAnsi="Times New Roman"/>
          <w:sz w:val="24"/>
          <w:szCs w:val="24"/>
        </w:rPr>
        <w:t>.2.</w:t>
      </w:r>
      <w:r w:rsidR="00D65180" w:rsidRPr="00D65180">
        <w:rPr>
          <w:rFonts w:ascii="Times New Roman" w:eastAsia="Calibri" w:hAnsi="Times New Roman"/>
          <w:sz w:val="28"/>
          <w:szCs w:val="28"/>
        </w:rPr>
        <w:t> </w:t>
      </w:r>
      <w:r w:rsidR="00677EF2" w:rsidRPr="008024F1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F70E1E" w:rsidRPr="008024F1" w:rsidRDefault="00F70E1E" w:rsidP="00EF6448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eastAsia="Calibri" w:hAnsi="Times New Roman"/>
          <w:sz w:val="24"/>
          <w:szCs w:val="24"/>
        </w:rPr>
        <w:t>6.3. Наличие базовых знаний:</w:t>
      </w:r>
    </w:p>
    <w:p w:rsidR="00D65180" w:rsidRPr="008024F1" w:rsidRDefault="001A520B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lastRenderedPageBreak/>
        <w:t>-</w:t>
      </w:r>
      <w:r w:rsidR="00D65180" w:rsidRPr="008024F1">
        <w:rPr>
          <w:rFonts w:ascii="Times New Roman" w:eastAsia="Calibri" w:hAnsi="Times New Roman"/>
          <w:sz w:val="24"/>
          <w:szCs w:val="24"/>
        </w:rPr>
        <w:t xml:space="preserve"> знани</w:t>
      </w:r>
      <w:r w:rsidR="00563B14">
        <w:rPr>
          <w:rFonts w:ascii="Times New Roman" w:eastAsia="Calibri" w:hAnsi="Times New Roman"/>
          <w:sz w:val="24"/>
          <w:szCs w:val="24"/>
        </w:rPr>
        <w:t>я</w:t>
      </w:r>
      <w:r w:rsidR="00D65180" w:rsidRPr="008024F1">
        <w:rPr>
          <w:rFonts w:ascii="Times New Roman" w:eastAsia="Calibri" w:hAnsi="Times New Roman"/>
          <w:sz w:val="24"/>
          <w:szCs w:val="24"/>
        </w:rPr>
        <w:t xml:space="preserve"> государственного языка Российской Федерации (русского языка);</w:t>
      </w:r>
    </w:p>
    <w:p w:rsidR="00D65180" w:rsidRPr="008024F1" w:rsidRDefault="001A520B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-</w:t>
      </w:r>
      <w:r w:rsidR="00D65180" w:rsidRPr="008024F1">
        <w:rPr>
          <w:rFonts w:ascii="Times New Roman" w:eastAsia="Calibri" w:hAnsi="Times New Roman"/>
          <w:sz w:val="24"/>
          <w:szCs w:val="24"/>
        </w:rPr>
        <w:t xml:space="preserve"> знания </w:t>
      </w:r>
      <w:r w:rsidR="002F03EC" w:rsidRPr="008024F1">
        <w:rPr>
          <w:rFonts w:ascii="Times New Roman" w:eastAsia="Calibri" w:hAnsi="Times New Roman"/>
          <w:sz w:val="24"/>
          <w:szCs w:val="24"/>
        </w:rPr>
        <w:t>основ: Конституции</w:t>
      </w:r>
      <w:r w:rsidR="00D65180" w:rsidRPr="008024F1">
        <w:rPr>
          <w:rFonts w:ascii="Times New Roman" w:eastAsia="Calibri" w:hAnsi="Times New Roman"/>
          <w:sz w:val="24"/>
          <w:szCs w:val="24"/>
        </w:rPr>
        <w:t xml:space="preserve"> Российской Федерации,</w:t>
      </w:r>
      <w:r w:rsidR="00AD38C6" w:rsidRPr="008024F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8024F1">
        <w:rPr>
          <w:rFonts w:ascii="Times New Roman" w:eastAsia="Calibri" w:hAnsi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  <w:r w:rsidRPr="008024F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8024F1">
        <w:rPr>
          <w:rFonts w:ascii="Times New Roman" w:eastAsia="Calibri" w:hAnsi="Times New Roman"/>
          <w:sz w:val="24"/>
          <w:szCs w:val="24"/>
        </w:rPr>
        <w:t>Федерального зак</w:t>
      </w:r>
      <w:r w:rsidR="002F03EC" w:rsidRPr="008024F1">
        <w:rPr>
          <w:rFonts w:ascii="Times New Roman" w:eastAsia="Calibri" w:hAnsi="Times New Roman"/>
          <w:sz w:val="24"/>
          <w:szCs w:val="24"/>
        </w:rPr>
        <w:t xml:space="preserve">она от 27 июля 2004 г. № 79-ФЗ </w:t>
      </w:r>
      <w:r w:rsidR="00D65180" w:rsidRPr="008024F1">
        <w:rPr>
          <w:rFonts w:ascii="Times New Roman" w:eastAsia="Calibri" w:hAnsi="Times New Roman"/>
          <w:sz w:val="24"/>
          <w:szCs w:val="24"/>
        </w:rPr>
        <w:t>«О государственной гражданской службе Российской Федерации»;</w:t>
      </w:r>
      <w:r w:rsidRPr="008024F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8024F1">
        <w:rPr>
          <w:rFonts w:ascii="Times New Roman" w:eastAsia="Calibri" w:hAnsi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D65180" w:rsidRPr="008024F1" w:rsidRDefault="001A520B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024F1">
        <w:rPr>
          <w:rFonts w:ascii="Times New Roman" w:eastAsia="Calibri" w:hAnsi="Times New Roman"/>
          <w:color w:val="000000"/>
          <w:sz w:val="24"/>
          <w:szCs w:val="24"/>
        </w:rPr>
        <w:t>- з</w:t>
      </w:r>
      <w:r w:rsidR="00D65180" w:rsidRPr="008024F1">
        <w:rPr>
          <w:rFonts w:ascii="Times New Roman" w:eastAsia="Calibri" w:hAnsi="Times New Roman"/>
          <w:color w:val="000000"/>
          <w:sz w:val="24"/>
          <w:szCs w:val="24"/>
        </w:rPr>
        <w:t>нания и умения в области информационно-коммуникационных технологий.</w:t>
      </w:r>
    </w:p>
    <w:p w:rsidR="00E77FDA" w:rsidRPr="008024F1" w:rsidRDefault="00E77FDA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024F1">
        <w:rPr>
          <w:rFonts w:ascii="Times New Roman" w:eastAsia="Calibri" w:hAnsi="Times New Roman"/>
          <w:color w:val="000000"/>
          <w:sz w:val="24"/>
          <w:szCs w:val="24"/>
        </w:rPr>
        <w:t>6.4. Наличие профессиональных знаний:</w:t>
      </w:r>
    </w:p>
    <w:p w:rsidR="00E63339" w:rsidRPr="008024F1" w:rsidRDefault="00E63339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024F1">
        <w:rPr>
          <w:rFonts w:ascii="Times New Roman" w:eastAsia="Calibri" w:hAnsi="Times New Roman"/>
          <w:color w:val="000000"/>
          <w:sz w:val="24"/>
          <w:szCs w:val="24"/>
        </w:rPr>
        <w:t>6.4.1.В</w:t>
      </w:r>
      <w:r w:rsidRPr="008024F1">
        <w:rPr>
          <w:rFonts w:ascii="Times New Roman" w:hAnsi="Times New Roman"/>
          <w:bCs/>
          <w:sz w:val="24"/>
          <w:szCs w:val="24"/>
        </w:rPr>
        <w:t xml:space="preserve"> сфере законодательства Российской Федерации</w:t>
      </w:r>
      <w:r w:rsidR="00E5222B" w:rsidRPr="008024F1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1D1A46" w:rsidRDefault="003A763E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8024F1"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8024F1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</w:t>
      </w:r>
      <w:r w:rsidR="006C6520">
        <w:rPr>
          <w:rFonts w:ascii="Times New Roman" w:hAnsi="Times New Roman"/>
          <w:sz w:val="24"/>
          <w:szCs w:val="24"/>
          <w:lang w:val="ru-RU"/>
        </w:rPr>
        <w:t>;</w:t>
      </w:r>
      <w:r w:rsidRPr="008024F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D1A46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- Бюджетный кодекс Российской Федерации</w:t>
      </w:r>
      <w:r w:rsidR="006C6520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:rsidR="00A61814" w:rsidRDefault="00A61814" w:rsidP="00A61814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8024F1">
        <w:rPr>
          <w:rFonts w:ascii="Times New Roman" w:hAnsi="Times New Roman"/>
          <w:sz w:val="24"/>
          <w:szCs w:val="24"/>
          <w:lang w:val="ru-RU"/>
        </w:rPr>
        <w:t>- Земельный кодекс Российской Федерации от 25 октября 2001 г. № 136-ФЗ (Глава X. «Плата за землю и оценка земли»);</w:t>
      </w:r>
    </w:p>
    <w:p w:rsidR="001D1A46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- Федеральный закон от 08 августа 2001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129-ФЗ “О государственной регистрации юридических лиц и индивидуальных предпринимателей” (с изменениями и дополнениями);</w:t>
      </w:r>
    </w:p>
    <w:p w:rsidR="001D1A46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-  Федеральный закон от 06 октября 1999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D1A46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-  Федеральный закон от 06 октября 2003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131-ФЗ «Об общих принципах организации местного самоуправления в Российской Федерации»;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29 ноября 2007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282-ФЗ «Об официальном статистическом учете и системе государственной статистики в Российской Федерации»;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Федеральный закон от 09 февраля 2009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Федеральный закон от 27 июля 2010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210-ФЗ «Об организации предоставления государственных и муниципальных услуг»;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Федеральный закон от 28 декабря 2013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>-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Закон Российской Федерации от 21 марта 1991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943-1 «О налоговых органах Российской Федерации»;</w:t>
      </w:r>
    </w:p>
    <w:p w:rsidR="001D1A46" w:rsidRPr="00F07B4D" w:rsidRDefault="001D1A46" w:rsidP="001D1A46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Федеральный закон Российской Федерации от 27 июля 2006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№152-ФЗ «О персональных данных»;</w:t>
      </w:r>
    </w:p>
    <w:p w:rsidR="00A61814" w:rsidRPr="00F07B4D" w:rsidRDefault="001D1A46" w:rsidP="00A61814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Российской Федерации от 6 апреля 2011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63-ФЗ «Об электронной подписи»;</w:t>
      </w:r>
    </w:p>
    <w:p w:rsidR="00F07B4D" w:rsidRPr="00F07B4D" w:rsidRDefault="00F07B4D" w:rsidP="00F07B4D">
      <w:pPr>
        <w:pStyle w:val="aa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>- Федеральный закон от 29 июля 1998 г.  № 135-ФЗ «Об оценочной деятельности в Российской Федерации» (в части определения кадастровой стоимости имущества);</w:t>
      </w:r>
    </w:p>
    <w:p w:rsidR="00F07B4D" w:rsidRPr="00F07B4D" w:rsidRDefault="00F07B4D" w:rsidP="00F07B4D">
      <w:pPr>
        <w:pStyle w:val="aa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</w:p>
    <w:p w:rsidR="00F07B4D" w:rsidRPr="00F07B4D" w:rsidRDefault="00F07B4D" w:rsidP="00F07B4D">
      <w:pPr>
        <w:pStyle w:val="aa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Федеральный закон от 13 июля 2015 г. № 218-ФЗ «О государственной регистрации недвижимости»; </w:t>
      </w:r>
    </w:p>
    <w:p w:rsidR="00F07B4D" w:rsidRPr="00F07B4D" w:rsidRDefault="00F07B4D" w:rsidP="00F07B4D">
      <w:pPr>
        <w:pStyle w:val="aa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Федеральный закон от 3 июля 2016 г. № 237-ФЗ «О государственной кадастровой оценке»; </w:t>
      </w:r>
    </w:p>
    <w:p w:rsidR="00A61814" w:rsidRPr="00F07B4D" w:rsidRDefault="00A61814" w:rsidP="00A61814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Указ Президента Российской Федерации от 7 мая 2012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601 “Об основных направлениях совершенствования системы государственного управления”;</w:t>
      </w:r>
    </w:p>
    <w:p w:rsidR="00A61814" w:rsidRPr="00F07B4D" w:rsidRDefault="00A61814" w:rsidP="00A61814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Указ Президента Российской Федерации от 11 августа 2016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№403 «Об Основных направлениях развития государственной гражданской службы Российской Федерации на 2016¬2018 годы»;</w:t>
      </w:r>
    </w:p>
    <w:p w:rsidR="00A61814" w:rsidRPr="00F07B4D" w:rsidRDefault="00A61814" w:rsidP="00A61814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постановление Правительства Российской Федерации от 30 сентября 2004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506 «Об утверждении Положения о Федеральной налоговой службе»;</w:t>
      </w:r>
    </w:p>
    <w:p w:rsidR="001D1A46" w:rsidRPr="001D1A46" w:rsidRDefault="00A61814" w:rsidP="00A61814">
      <w:pPr>
        <w:pStyle w:val="aa"/>
        <w:tabs>
          <w:tab w:val="left" w:pos="7088"/>
        </w:tabs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07B4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приказ Минфина России от 2 июля 2012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>г. №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1A46" w:rsidRPr="001D1A4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="001D1A46" w:rsidRPr="00092A1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(в том числе в письменной форме) налогоплательщиков, плательщиков сборов и </w:t>
      </w:r>
      <w:r w:rsidR="001D1A46" w:rsidRPr="00092A15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 </w:t>
      </w:r>
    </w:p>
    <w:p w:rsid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МВД России от 24 ноября 2008 г. № 1001 «О порядке ре</w:t>
      </w:r>
      <w:r>
        <w:rPr>
          <w:rFonts w:ascii="Times New Roman" w:hAnsi="Times New Roman"/>
          <w:sz w:val="24"/>
          <w:szCs w:val="24"/>
          <w:lang w:val="ru-RU"/>
        </w:rPr>
        <w:t>гистрации транспортных средств»;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Минфина Российской Федерации от 05 ноября 2009 г. № 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</w:t>
      </w:r>
      <w:r w:rsidR="006C6520" w:rsidRPr="00BB57FF">
        <w:rPr>
          <w:rFonts w:ascii="Times New Roman" w:hAnsi="Times New Roman"/>
          <w:sz w:val="24"/>
          <w:szCs w:val="24"/>
          <w:lang w:val="ru-RU"/>
        </w:rPr>
        <w:t>октября 2007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 № 10369) (в редакции приказа ФНС России от 12 января2015 № ММВ-7-11/2@ «О внесении изменений в приказ ФНС России от 17 сентября 2007 № ММ-3-09/536@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 xml:space="preserve">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 </w:t>
      </w:r>
    </w:p>
    <w:p w:rsidR="00BB57FF" w:rsidRPr="00BB57FF" w:rsidRDefault="00BB57FF" w:rsidP="00BB57FF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B57FF">
        <w:rPr>
          <w:rFonts w:ascii="Times New Roman" w:hAnsi="Times New Roman"/>
          <w:sz w:val="24"/>
          <w:szCs w:val="24"/>
          <w:lang w:val="ru-RU"/>
        </w:rPr>
        <w:t>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</w:t>
      </w:r>
      <w:r>
        <w:rPr>
          <w:rFonts w:ascii="Times New Roman" w:hAnsi="Times New Roman"/>
          <w:sz w:val="24"/>
          <w:szCs w:val="24"/>
          <w:lang w:val="ru-RU"/>
        </w:rPr>
        <w:t>бъектах недвижимого имущества».</w:t>
      </w:r>
    </w:p>
    <w:p w:rsidR="003A763E" w:rsidRPr="008024F1" w:rsidRDefault="004E7B46" w:rsidP="003A763E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i/>
          <w:sz w:val="24"/>
          <w:szCs w:val="24"/>
          <w:lang w:val="ru-RU"/>
        </w:rPr>
        <w:t>Старший</w:t>
      </w:r>
      <w:r w:rsidR="003A763E" w:rsidRPr="008024F1">
        <w:rPr>
          <w:rFonts w:ascii="Times New Roman" w:eastAsia="Calibri" w:hAnsi="Times New Roman"/>
          <w:i/>
          <w:sz w:val="24"/>
          <w:szCs w:val="24"/>
          <w:lang w:val="ru-RU"/>
        </w:rPr>
        <w:t xml:space="preserve"> государственный налоговый инспектор</w:t>
      </w:r>
      <w:r w:rsidR="003A763E" w:rsidRPr="008024F1">
        <w:rPr>
          <w:rFonts w:ascii="Times New Roman" w:eastAsia="Calibri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6C8B" w:rsidRDefault="005532DC" w:rsidP="00B74A16">
      <w:pPr>
        <w:pStyle w:val="aa"/>
        <w:numPr>
          <w:ilvl w:val="2"/>
          <w:numId w:val="7"/>
        </w:numPr>
        <w:ind w:left="0" w:firstLine="472"/>
        <w:jc w:val="both"/>
        <w:rPr>
          <w:rFonts w:ascii="Times New Roman" w:hAnsi="Times New Roman"/>
          <w:sz w:val="24"/>
          <w:szCs w:val="24"/>
          <w:lang w:val="ru-RU"/>
        </w:rPr>
      </w:pPr>
      <w:r w:rsidRPr="008024F1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8024F1">
        <w:rPr>
          <w:rFonts w:ascii="Times New Roman" w:hAnsi="Times New Roman"/>
          <w:sz w:val="24"/>
          <w:szCs w:val="24"/>
          <w:lang w:val="ru-RU"/>
        </w:rPr>
        <w:t>: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C8B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основы налогообложения;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основы финансовых и кредитных отношений;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общие положения о налоговом контроле;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принципы формирования бюджетной системы Российской Федерации;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принципы формирования налоговой системы Российской Федерации;</w:t>
      </w:r>
    </w:p>
    <w:p w:rsidR="00DF6C8B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порядок проведения мероприятий налогового контроля;</w:t>
      </w:r>
    </w:p>
    <w:p w:rsidR="00E623CA" w:rsidRDefault="00DF6C8B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принципы налогового</w:t>
      </w:r>
      <w:r w:rsidR="00E623CA">
        <w:rPr>
          <w:rFonts w:ascii="Times New Roman" w:hAnsi="Times New Roman"/>
          <w:sz w:val="24"/>
          <w:szCs w:val="24"/>
          <w:lang w:val="ru-RU"/>
        </w:rPr>
        <w:t xml:space="preserve"> администрирования;</w:t>
      </w:r>
    </w:p>
    <w:p w:rsidR="00E623CA" w:rsidRDefault="00E623CA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E623CA">
        <w:rPr>
          <w:rFonts w:ascii="Times New Roman" w:hAnsi="Times New Roman"/>
          <w:sz w:val="24"/>
          <w:szCs w:val="24"/>
          <w:lang w:val="ru-RU" w:eastAsia="ru-RU"/>
        </w:rPr>
        <w:t>понятие и виды налога на имущество;</w:t>
      </w:r>
      <w:bookmarkStart w:id="7" w:name="_Toc477362618"/>
    </w:p>
    <w:p w:rsidR="00E623CA" w:rsidRDefault="00E623CA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E623CA">
        <w:rPr>
          <w:rFonts w:ascii="Times New Roman" w:hAnsi="Times New Roman"/>
          <w:sz w:val="24"/>
          <w:szCs w:val="24"/>
          <w:lang w:val="ru-RU" w:eastAsia="ru-RU"/>
        </w:rPr>
        <w:t>понятие налоговый период, отчетный период;</w:t>
      </w:r>
      <w:bookmarkStart w:id="8" w:name="_Toc477362619"/>
      <w:bookmarkEnd w:id="7"/>
    </w:p>
    <w:p w:rsidR="00E623CA" w:rsidRDefault="00E623CA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E623CA">
        <w:rPr>
          <w:rFonts w:ascii="Times New Roman" w:hAnsi="Times New Roman"/>
          <w:sz w:val="24"/>
          <w:szCs w:val="24"/>
          <w:lang w:val="ru-RU" w:eastAsia="ru-RU"/>
        </w:rPr>
        <w:t>понятие налоговая ставка;</w:t>
      </w:r>
      <w:bookmarkStart w:id="9" w:name="_Toc477362620"/>
      <w:bookmarkEnd w:id="8"/>
    </w:p>
    <w:p w:rsidR="00371FED" w:rsidRDefault="00E623CA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E623CA">
        <w:rPr>
          <w:rFonts w:ascii="Times New Roman" w:hAnsi="Times New Roman"/>
          <w:sz w:val="24"/>
          <w:szCs w:val="24"/>
          <w:lang w:val="ru-RU" w:eastAsia="ru-RU"/>
        </w:rPr>
        <w:t>порядок применения налоговых льгот и исчисления суммы налога</w:t>
      </w:r>
      <w:bookmarkEnd w:id="9"/>
      <w:r>
        <w:rPr>
          <w:rFonts w:ascii="Times New Roman" w:hAnsi="Times New Roman"/>
          <w:sz w:val="24"/>
          <w:szCs w:val="24"/>
          <w:lang w:val="ru-RU" w:eastAsia="ru-RU"/>
        </w:rPr>
        <w:t>;</w:t>
      </w:r>
    </w:p>
    <w:p w:rsidR="00371FED" w:rsidRDefault="00371FED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371FED">
        <w:rPr>
          <w:rFonts w:ascii="Times New Roman" w:hAnsi="Times New Roman"/>
          <w:sz w:val="24"/>
          <w:szCs w:val="24"/>
          <w:lang w:val="ru-RU"/>
        </w:rPr>
        <w:t>практика применения законодательства Российской Федерации о налогах и сборах в служебной деятельности;</w:t>
      </w:r>
    </w:p>
    <w:p w:rsidR="00371FED" w:rsidRPr="00E623CA" w:rsidRDefault="00371FED" w:rsidP="00B74A16">
      <w:pPr>
        <w:pStyle w:val="aa"/>
        <w:ind w:firstLine="472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371FED">
        <w:rPr>
          <w:rFonts w:ascii="Times New Roman" w:hAnsi="Times New Roman"/>
          <w:sz w:val="24"/>
          <w:szCs w:val="24"/>
          <w:lang w:val="ru-RU"/>
        </w:rPr>
        <w:t>порядок исчисления уплаты транспортного налога, земельного налога, налога на имущество физических лиц.</w:t>
      </w:r>
    </w:p>
    <w:p w:rsidR="005E60F9" w:rsidRPr="008024F1" w:rsidRDefault="001934AC" w:rsidP="00D8385D">
      <w:pPr>
        <w:pStyle w:val="a8"/>
        <w:numPr>
          <w:ilvl w:val="1"/>
          <w:numId w:val="7"/>
        </w:numPr>
        <w:overflowPunct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Наличие функциональных знаний:</w:t>
      </w:r>
    </w:p>
    <w:p w:rsidR="005322DE" w:rsidRPr="00E03F05" w:rsidRDefault="00E03F05" w:rsidP="00D8385D">
      <w:pPr>
        <w:pStyle w:val="a8"/>
        <w:overflowPunct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5322DE" w:rsidRPr="00E03F05">
        <w:rPr>
          <w:rFonts w:ascii="Times New Roman" w:eastAsia="Calibri" w:hAnsi="Times New Roman"/>
          <w:sz w:val="24"/>
          <w:szCs w:val="24"/>
        </w:rPr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5322DE" w:rsidRPr="00E03F05" w:rsidRDefault="00E03F05" w:rsidP="00D8385D">
      <w:pPr>
        <w:pStyle w:val="a8"/>
        <w:overflowPunct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5322DE" w:rsidRPr="00E03F05">
        <w:rPr>
          <w:rFonts w:ascii="Times New Roman" w:eastAsia="Calibri" w:hAnsi="Times New Roman"/>
          <w:sz w:val="24"/>
          <w:szCs w:val="24"/>
        </w:rPr>
        <w:t xml:space="preserve">аппаратного и программного обеспечения; </w:t>
      </w:r>
    </w:p>
    <w:p w:rsidR="00E03F05" w:rsidRDefault="00E03F05" w:rsidP="00D8385D">
      <w:pPr>
        <w:pStyle w:val="a8"/>
        <w:framePr w:hSpace="180" w:wrap="around" w:vAnchor="text" w:hAnchor="text" w:y="1"/>
        <w:overflowPunct/>
        <w:ind w:left="0" w:firstLine="472"/>
        <w:suppressOverlap/>
        <w:jc w:val="both"/>
        <w:textAlignment w:val="auto"/>
        <w:rPr>
          <w:rFonts w:ascii="Times New Roman" w:hAnsi="Times New Roman"/>
          <w:sz w:val="24"/>
          <w:szCs w:val="24"/>
        </w:rPr>
      </w:pPr>
      <w:r w:rsidRPr="00E03F05">
        <w:rPr>
          <w:rFonts w:ascii="Times New Roman" w:hAnsi="Times New Roman"/>
          <w:sz w:val="24"/>
          <w:szCs w:val="24"/>
        </w:rPr>
        <w:t>- принципы, методы, технологии и механизмы осуществления контроля (надзора)</w:t>
      </w:r>
      <w:r w:rsidRPr="00E03F05">
        <w:rPr>
          <w:rFonts w:ascii="Times New Roman" w:hAnsi="Times New Roman"/>
          <w:sz w:val="24"/>
          <w:szCs w:val="24"/>
          <w:lang w:bidi="en-US"/>
        </w:rPr>
        <w:t xml:space="preserve"> земельного налога, транспортного налога и налога на имущество физических лиц</w:t>
      </w:r>
      <w:r w:rsidRPr="00E03F05">
        <w:rPr>
          <w:rFonts w:ascii="Times New Roman" w:hAnsi="Times New Roman"/>
          <w:sz w:val="24"/>
          <w:szCs w:val="24"/>
        </w:rPr>
        <w:t>;</w:t>
      </w:r>
    </w:p>
    <w:p w:rsidR="00E03F05" w:rsidRDefault="00E03F05" w:rsidP="00D8385D">
      <w:pPr>
        <w:pStyle w:val="a8"/>
        <w:framePr w:hSpace="180" w:wrap="around" w:vAnchor="text" w:hAnchor="text" w:y="1"/>
        <w:overflowPunct/>
        <w:ind w:left="0" w:firstLine="472"/>
        <w:suppressOverlap/>
        <w:jc w:val="both"/>
        <w:textAlignment w:val="auto"/>
        <w:rPr>
          <w:rFonts w:ascii="Times New Roman" w:hAnsi="Times New Roman"/>
          <w:sz w:val="24"/>
          <w:szCs w:val="24"/>
        </w:rPr>
      </w:pPr>
      <w:r w:rsidRPr="00E03F05">
        <w:rPr>
          <w:rFonts w:ascii="Times New Roman" w:hAnsi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E03F05" w:rsidRPr="00E03F05" w:rsidRDefault="00E03F05" w:rsidP="00D8385D">
      <w:pPr>
        <w:pStyle w:val="a8"/>
        <w:framePr w:hSpace="180" w:wrap="around" w:vAnchor="text" w:hAnchor="text" w:y="1"/>
        <w:overflowPunct/>
        <w:ind w:left="0" w:firstLine="472"/>
        <w:suppressOverlap/>
        <w:jc w:val="both"/>
        <w:textAlignment w:val="auto"/>
        <w:rPr>
          <w:rFonts w:ascii="Times New Roman" w:hAnsi="Times New Roman"/>
          <w:sz w:val="24"/>
          <w:szCs w:val="24"/>
        </w:rPr>
      </w:pPr>
      <w:r w:rsidRPr="00E03F05">
        <w:rPr>
          <w:rFonts w:ascii="Times New Roman" w:hAnsi="Times New Roman"/>
          <w:sz w:val="24"/>
          <w:szCs w:val="24"/>
        </w:rPr>
        <w:t>- институт предварительной проверки жалобы и иной информации, поступившей в контрольно-надзорный орган;</w:t>
      </w:r>
    </w:p>
    <w:p w:rsidR="0088419A" w:rsidRDefault="00452137" w:rsidP="00D8385D">
      <w:pPr>
        <w:pStyle w:val="a8"/>
        <w:numPr>
          <w:ilvl w:val="1"/>
          <w:numId w:val="7"/>
        </w:numPr>
        <w:overflowPunct/>
        <w:autoSpaceDE/>
        <w:autoSpaceDN/>
        <w:adjustRightInd/>
        <w:ind w:left="0" w:firstLine="472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8419A">
        <w:rPr>
          <w:rFonts w:ascii="Times New Roman" w:eastAsia="Calibri" w:hAnsi="Times New Roman"/>
          <w:color w:val="000000"/>
          <w:sz w:val="24"/>
          <w:szCs w:val="24"/>
        </w:rPr>
        <w:t xml:space="preserve">Наличие базовых умений: </w:t>
      </w:r>
    </w:p>
    <w:p w:rsidR="00E32983" w:rsidRPr="0088419A" w:rsidRDefault="0088419A" w:rsidP="00D8385D">
      <w:pPr>
        <w:overflowPunct/>
        <w:autoSpaceDE/>
        <w:autoSpaceDN/>
        <w:adjustRightInd/>
        <w:ind w:firstLine="472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8419A">
        <w:rPr>
          <w:rFonts w:ascii="Times New Roman" w:eastAsia="Calibri" w:hAnsi="Times New Roman"/>
          <w:color w:val="000000"/>
          <w:sz w:val="24"/>
          <w:szCs w:val="24"/>
        </w:rPr>
        <w:t xml:space="preserve">- </w:t>
      </w:r>
      <w:r w:rsidR="00E32983" w:rsidRPr="0088419A">
        <w:rPr>
          <w:rFonts w:ascii="Times New Roman" w:eastAsia="Calibri" w:hAnsi="Times New Roman"/>
          <w:sz w:val="24"/>
          <w:szCs w:val="24"/>
        </w:rPr>
        <w:t>умение мыслить системно (стратегически);</w:t>
      </w:r>
    </w:p>
    <w:p w:rsidR="00E32983" w:rsidRPr="008024F1" w:rsidRDefault="0088419A" w:rsidP="00D8385D">
      <w:pPr>
        <w:pStyle w:val="a8"/>
        <w:overflowPunct/>
        <w:autoSpaceDE/>
        <w:autoSpaceDN/>
        <w:adjustRightInd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E32983" w:rsidRPr="008024F1">
        <w:rPr>
          <w:rFonts w:ascii="Times New Roman" w:eastAsia="Calibri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E32983" w:rsidRPr="0088419A" w:rsidRDefault="0088419A" w:rsidP="00D8385D">
      <w:pPr>
        <w:pStyle w:val="a8"/>
        <w:overflowPunct/>
        <w:autoSpaceDE/>
        <w:autoSpaceDN/>
        <w:adjustRightInd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E32983" w:rsidRPr="008024F1">
        <w:rPr>
          <w:rFonts w:ascii="Times New Roman" w:eastAsia="Calibri" w:hAnsi="Times New Roman"/>
          <w:sz w:val="24"/>
          <w:szCs w:val="24"/>
        </w:rPr>
        <w:t>коммуникативные умения;</w:t>
      </w:r>
    </w:p>
    <w:p w:rsidR="00E32983" w:rsidRPr="008024F1" w:rsidRDefault="0088419A" w:rsidP="00D8385D">
      <w:pPr>
        <w:pStyle w:val="a8"/>
        <w:overflowPunct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</w:t>
      </w:r>
      <w:r w:rsidR="00E32983" w:rsidRPr="008024F1">
        <w:rPr>
          <w:rFonts w:ascii="Times New Roman" w:eastAsia="Calibri" w:hAnsi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32983" w:rsidRPr="008024F1" w:rsidRDefault="0088419A" w:rsidP="00D8385D">
      <w:pPr>
        <w:pStyle w:val="a8"/>
        <w:overflowPunct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E32983" w:rsidRPr="008024F1">
        <w:rPr>
          <w:rFonts w:ascii="Times New Roman" w:eastAsia="Calibri" w:hAnsi="Times New Roman"/>
          <w:sz w:val="24"/>
          <w:szCs w:val="24"/>
        </w:rPr>
        <w:t>общих вопросов в области обеспечения информационной безопасности;</w:t>
      </w:r>
    </w:p>
    <w:p w:rsidR="00E32983" w:rsidRPr="008024F1" w:rsidRDefault="0088419A" w:rsidP="00D8385D">
      <w:pPr>
        <w:pStyle w:val="a8"/>
        <w:overflowPunct/>
        <w:autoSpaceDE/>
        <w:autoSpaceDN/>
        <w:adjustRightInd/>
        <w:ind w:left="0" w:firstLine="472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E32983" w:rsidRPr="008024F1">
        <w:rPr>
          <w:rFonts w:ascii="Times New Roman" w:eastAsia="Calibri" w:hAnsi="Times New Roman"/>
          <w:sz w:val="24"/>
          <w:szCs w:val="24"/>
        </w:rPr>
        <w:t>умение управлять изменениями.</w:t>
      </w:r>
    </w:p>
    <w:p w:rsidR="005D79A5" w:rsidRDefault="00136A59" w:rsidP="005D79A5">
      <w:pPr>
        <w:pStyle w:val="a8"/>
        <w:numPr>
          <w:ilvl w:val="1"/>
          <w:numId w:val="9"/>
        </w:numPr>
        <w:overflowPunct/>
        <w:ind w:left="0" w:firstLine="472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024F1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Pr="008024F1">
        <w:rPr>
          <w:rFonts w:ascii="Times New Roman" w:eastAsia="Calibri" w:hAnsi="Times New Roman"/>
          <w:sz w:val="24"/>
          <w:szCs w:val="24"/>
        </w:rPr>
        <w:t>профессиональных</w:t>
      </w:r>
      <w:r w:rsidRPr="008024F1">
        <w:rPr>
          <w:rFonts w:ascii="Times New Roman" w:eastAsia="Calibri" w:hAnsi="Times New Roman"/>
          <w:color w:val="000000"/>
          <w:sz w:val="24"/>
          <w:szCs w:val="24"/>
        </w:rPr>
        <w:t xml:space="preserve"> умений: </w:t>
      </w:r>
    </w:p>
    <w:p w:rsidR="00BB0099" w:rsidRPr="005D79A5" w:rsidRDefault="005D79A5" w:rsidP="005D79A5">
      <w:pPr>
        <w:pStyle w:val="a8"/>
        <w:overflowPunct/>
        <w:ind w:left="472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- </w:t>
      </w:r>
      <w:r w:rsidR="00BB0099" w:rsidRPr="005D79A5">
        <w:rPr>
          <w:rFonts w:ascii="Times New Roman" w:hAnsi="Times New Roman"/>
          <w:sz w:val="24"/>
          <w:szCs w:val="24"/>
        </w:rPr>
        <w:t>осуществления экспертизы проектов нормативных правовых актов;</w:t>
      </w:r>
    </w:p>
    <w:p w:rsidR="00BB0099" w:rsidRPr="008024F1" w:rsidRDefault="005D79A5" w:rsidP="005D79A5">
      <w:pPr>
        <w:pStyle w:val="a8"/>
        <w:overflowPunct/>
        <w:ind w:left="47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0099" w:rsidRPr="008024F1">
        <w:rPr>
          <w:rFonts w:ascii="Times New Roman" w:hAnsi="Times New Roman"/>
          <w:sz w:val="24"/>
          <w:szCs w:val="24"/>
        </w:rPr>
        <w:t>обеспечения выполнения поставленных руководством задач;</w:t>
      </w:r>
    </w:p>
    <w:p w:rsidR="00BB0099" w:rsidRPr="008024F1" w:rsidRDefault="005D79A5" w:rsidP="005D79A5">
      <w:pPr>
        <w:pStyle w:val="a8"/>
        <w:overflowPunct/>
        <w:ind w:left="47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0099" w:rsidRPr="008024F1">
        <w:rPr>
          <w:rFonts w:ascii="Times New Roman" w:hAnsi="Times New Roman"/>
          <w:sz w:val="24"/>
          <w:szCs w:val="24"/>
        </w:rPr>
        <w:t>использования опыта и мнения коллег;</w:t>
      </w:r>
    </w:p>
    <w:p w:rsidR="005D79A5" w:rsidRDefault="005D79A5" w:rsidP="005D79A5">
      <w:pPr>
        <w:pStyle w:val="a8"/>
        <w:overflowPunct/>
        <w:ind w:left="0" w:firstLine="47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0099" w:rsidRPr="008024F1">
        <w:rPr>
          <w:rFonts w:ascii="Times New Roman" w:hAnsi="Times New Roman"/>
          <w:sz w:val="24"/>
          <w:szCs w:val="24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BB0099" w:rsidRPr="005D79A5" w:rsidRDefault="005D79A5" w:rsidP="005D79A5">
      <w:pPr>
        <w:pStyle w:val="a8"/>
        <w:overflowPunct/>
        <w:ind w:left="0" w:firstLine="47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BB0099" w:rsidRPr="005D79A5">
        <w:rPr>
          <w:rFonts w:ascii="Times New Roman" w:hAnsi="Times New Roman"/>
          <w:sz w:val="24"/>
          <w:szCs w:val="24"/>
        </w:rPr>
        <w:t xml:space="preserve">управления электронной почтой; </w:t>
      </w:r>
    </w:p>
    <w:p w:rsidR="00BB0099" w:rsidRPr="008024F1" w:rsidRDefault="005D79A5" w:rsidP="005D79A5">
      <w:pPr>
        <w:pStyle w:val="a8"/>
        <w:overflowPunct/>
        <w:ind w:left="0" w:firstLine="47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B0099" w:rsidRPr="008024F1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136A59" w:rsidRPr="008024F1" w:rsidRDefault="00136A59" w:rsidP="00AD6AA8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024F1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="00AD6AA8" w:rsidRPr="008024F1">
        <w:rPr>
          <w:rFonts w:ascii="Times New Roman" w:eastAsia="Calibri" w:hAnsi="Times New Roman"/>
          <w:color w:val="000000"/>
          <w:sz w:val="24"/>
          <w:szCs w:val="24"/>
        </w:rPr>
        <w:t>функциональных умений</w:t>
      </w:r>
      <w:r w:rsidRPr="008024F1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9F03DB" w:rsidRPr="008024F1" w:rsidRDefault="009F03DB" w:rsidP="0088419A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8024F1">
        <w:rPr>
          <w:rFonts w:ascii="Times New Roman" w:hAnsi="Times New Roman"/>
          <w:sz w:val="24"/>
          <w:szCs w:val="24"/>
          <w:lang w:bidi="en-US"/>
        </w:rPr>
        <w:t>- проведение плановых и внеплановых документарных (камеральных) проверок (обследований);</w:t>
      </w:r>
    </w:p>
    <w:p w:rsidR="009F03DB" w:rsidRPr="008024F1" w:rsidRDefault="009F03DB" w:rsidP="0088419A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8024F1">
        <w:rPr>
          <w:rFonts w:ascii="Times New Roman" w:hAnsi="Times New Roman"/>
          <w:sz w:val="24"/>
          <w:szCs w:val="24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Pr="008024F1" w:rsidRDefault="009F03DB" w:rsidP="0088419A">
      <w:pPr>
        <w:overflowPunct/>
        <w:adjustRightInd/>
        <w:spacing w:after="200" w:line="276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405C5D" w:rsidRPr="00B74330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B74330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405C5D" w:rsidRPr="008024F1" w:rsidRDefault="00405C5D" w:rsidP="008024F1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="0083310D">
        <w:rPr>
          <w:rFonts w:ascii="Times New Roman" w:hAnsi="Times New Roman"/>
          <w:i/>
          <w:sz w:val="24"/>
          <w:szCs w:val="24"/>
          <w:lang w:eastAsia="ru-RU"/>
        </w:rPr>
        <w:t>старшего</w:t>
      </w:r>
      <w:r w:rsidRPr="008024F1">
        <w:rPr>
          <w:rFonts w:ascii="Times New Roman" w:hAnsi="Times New Roman"/>
          <w:i/>
          <w:sz w:val="24"/>
          <w:szCs w:val="24"/>
          <w:lang w:eastAsia="ru-RU"/>
        </w:rPr>
        <w:t xml:space="preserve"> государственного налогового инспектора,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024F1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8024F1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8024F1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8024F1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8024F1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8024F1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8024F1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8024F1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024F1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8024F1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777E4F" w:rsidRPr="008024F1" w:rsidRDefault="00777E4F" w:rsidP="008024F1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B332DF" w:rsidRPr="008024F1" w:rsidRDefault="00777E4F" w:rsidP="008024F1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</w:t>
      </w:r>
      <w:r w:rsidRPr="008024F1">
        <w:rPr>
          <w:rFonts w:ascii="Times New Roman" w:hAnsi="Times New Roman"/>
          <w:i/>
          <w:sz w:val="24"/>
          <w:szCs w:val="24"/>
          <w:lang w:eastAsia="ru-RU"/>
        </w:rPr>
        <w:t xml:space="preserve">отдел камеральных проверок № </w:t>
      </w:r>
      <w:r w:rsidR="0099085B" w:rsidRPr="008024F1">
        <w:rPr>
          <w:rFonts w:ascii="Times New Roman" w:hAnsi="Times New Roman"/>
          <w:i/>
          <w:sz w:val="24"/>
          <w:szCs w:val="24"/>
          <w:lang w:eastAsia="ru-RU"/>
        </w:rPr>
        <w:t>5</w:t>
      </w:r>
      <w:r w:rsidRPr="008024F1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="005C6DC4">
        <w:rPr>
          <w:rFonts w:ascii="Times New Roman" w:hAnsi="Times New Roman"/>
          <w:i/>
          <w:sz w:val="24"/>
          <w:szCs w:val="24"/>
          <w:lang w:eastAsia="ru-RU"/>
        </w:rPr>
        <w:t>старший</w:t>
      </w:r>
      <w:r w:rsidRPr="008024F1">
        <w:rPr>
          <w:rFonts w:ascii="Times New Roman" w:hAnsi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08FB">
        <w:rPr>
          <w:rFonts w:ascii="Times New Roman" w:hAnsi="Times New Roman"/>
          <w:sz w:val="24"/>
          <w:szCs w:val="24"/>
          <w:lang w:eastAsia="ru-RU"/>
        </w:rPr>
        <w:t>обязан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966974" w:rsidRPr="008024F1" w:rsidRDefault="00966974" w:rsidP="00802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024F1">
        <w:rPr>
          <w:rFonts w:ascii="Times New Roman" w:hAnsi="Times New Roman" w:cs="Times New Roman"/>
          <w:sz w:val="24"/>
          <w:szCs w:val="24"/>
          <w:lang w:eastAsia="en-US"/>
        </w:rPr>
        <w:t>1)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966974" w:rsidRPr="008024F1" w:rsidRDefault="00966974" w:rsidP="00802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024F1">
        <w:rPr>
          <w:rFonts w:ascii="Times New Roman" w:hAnsi="Times New Roman" w:cs="Times New Roman"/>
          <w:sz w:val="24"/>
          <w:szCs w:val="24"/>
          <w:lang w:eastAsia="en-US"/>
        </w:rPr>
        <w:t>2) осуществлять взаимодействие с правоохранительными и иными контролирующими органами по предмету деятельности Отдела;</w:t>
      </w:r>
    </w:p>
    <w:p w:rsidR="00CD2700" w:rsidRDefault="00CD2700" w:rsidP="00CD2700">
      <w:pPr>
        <w:pStyle w:val="SUPER2"/>
        <w:rPr>
          <w:sz w:val="24"/>
          <w:szCs w:val="24"/>
        </w:rPr>
      </w:pPr>
      <w:r>
        <w:rPr>
          <w:sz w:val="24"/>
          <w:szCs w:val="24"/>
        </w:rPr>
        <w:t>3) осуществлять а</w:t>
      </w:r>
      <w:r w:rsidRPr="007B0A9E">
        <w:rPr>
          <w:sz w:val="24"/>
          <w:szCs w:val="24"/>
        </w:rPr>
        <w:t>дминистрирование имущественных налогов</w:t>
      </w:r>
      <w:r>
        <w:rPr>
          <w:sz w:val="24"/>
          <w:szCs w:val="24"/>
        </w:rPr>
        <w:t xml:space="preserve"> физических лиц</w:t>
      </w:r>
      <w:r w:rsidRPr="007B0A9E">
        <w:rPr>
          <w:sz w:val="24"/>
          <w:szCs w:val="24"/>
        </w:rPr>
        <w:t xml:space="preserve"> (транспортный налог, налог на имущество физических лиц, земельный налог). </w:t>
      </w:r>
    </w:p>
    <w:p w:rsidR="00CD2700" w:rsidRPr="007B0A9E" w:rsidRDefault="00CD2700" w:rsidP="00CD2700">
      <w:pPr>
        <w:pStyle w:val="af1"/>
        <w:ind w:firstLine="720"/>
        <w:rPr>
          <w:sz w:val="24"/>
        </w:rPr>
      </w:pPr>
      <w:r>
        <w:rPr>
          <w:sz w:val="24"/>
          <w:szCs w:val="24"/>
        </w:rPr>
        <w:t>4) производит и</w:t>
      </w:r>
      <w:r>
        <w:rPr>
          <w:sz w:val="24"/>
        </w:rPr>
        <w:t>счисление налога на недвижимое имущество физических лиц,</w:t>
      </w:r>
      <w:r w:rsidRPr="007B0A9E">
        <w:rPr>
          <w:sz w:val="24"/>
        </w:rPr>
        <w:t xml:space="preserve"> </w:t>
      </w:r>
      <w:r>
        <w:rPr>
          <w:sz w:val="24"/>
        </w:rPr>
        <w:t>земельного налога физических лиц и транспортного налога физических лиц.</w:t>
      </w:r>
    </w:p>
    <w:p w:rsidR="00CD2700" w:rsidRDefault="00CD2700" w:rsidP="00CD2700">
      <w:pPr>
        <w:pStyle w:val="SUPER2"/>
        <w:rPr>
          <w:sz w:val="24"/>
          <w:szCs w:val="24"/>
        </w:rPr>
      </w:pPr>
      <w:r>
        <w:rPr>
          <w:sz w:val="24"/>
          <w:szCs w:val="24"/>
        </w:rPr>
        <w:t>5) осуществляет п</w:t>
      </w:r>
      <w:r w:rsidRPr="007B0A9E">
        <w:rPr>
          <w:sz w:val="24"/>
          <w:szCs w:val="24"/>
        </w:rPr>
        <w:t>одготовк</w:t>
      </w:r>
      <w:r>
        <w:rPr>
          <w:sz w:val="24"/>
          <w:szCs w:val="24"/>
        </w:rPr>
        <w:t>у и формирование</w:t>
      </w:r>
      <w:r w:rsidRPr="007B0A9E">
        <w:rPr>
          <w:sz w:val="24"/>
          <w:szCs w:val="24"/>
        </w:rPr>
        <w:t xml:space="preserve"> налоговых уведомлений на уплату налога на имущество физических лиц, транспортного и земельного налога.</w:t>
      </w:r>
    </w:p>
    <w:p w:rsidR="00CD2700" w:rsidRDefault="00CD2700" w:rsidP="00CD2700">
      <w:pPr>
        <w:pStyle w:val="SUPER2"/>
        <w:rPr>
          <w:sz w:val="24"/>
          <w:szCs w:val="24"/>
        </w:rPr>
      </w:pPr>
      <w:r>
        <w:rPr>
          <w:sz w:val="24"/>
          <w:szCs w:val="24"/>
        </w:rPr>
        <w:t>6) осуществляет Формирование и подготовка информационных массивов налоговых уведомлений для печати и массовой рассылки в ФКУ «Налог-сервис» ФНС России.</w:t>
      </w:r>
    </w:p>
    <w:p w:rsidR="00CD2700" w:rsidRDefault="00CD2700" w:rsidP="00CD2700">
      <w:pPr>
        <w:pStyle w:val="SUPER2"/>
        <w:rPr>
          <w:sz w:val="24"/>
          <w:szCs w:val="24"/>
        </w:rPr>
      </w:pPr>
      <w:r>
        <w:rPr>
          <w:sz w:val="24"/>
          <w:szCs w:val="24"/>
        </w:rPr>
        <w:t>7) формировать информационный ресурс по налогоплательщикам – физическим лицам имеющим право на полное или частичное освобождение от уплаты имущественных налогов (льготы и вычеты).</w:t>
      </w:r>
    </w:p>
    <w:p w:rsidR="00CD2700" w:rsidRDefault="00CD2700" w:rsidP="00CD2700">
      <w:pPr>
        <w:pStyle w:val="SUPER2"/>
        <w:rPr>
          <w:sz w:val="24"/>
          <w:szCs w:val="24"/>
        </w:rPr>
      </w:pPr>
      <w:r>
        <w:rPr>
          <w:sz w:val="24"/>
          <w:szCs w:val="24"/>
        </w:rPr>
        <w:t>8) осуществлять контроль и анализ поступивших сведений от регистрирующих органов в соответствии со ст.85 Налогового Кодекса РФ.</w:t>
      </w:r>
    </w:p>
    <w:p w:rsidR="00CD2700" w:rsidRDefault="00CD2700" w:rsidP="00CD2700">
      <w:pPr>
        <w:pStyle w:val="SUPER2"/>
        <w:rPr>
          <w:sz w:val="24"/>
          <w:szCs w:val="24"/>
        </w:rPr>
      </w:pPr>
      <w:r>
        <w:rPr>
          <w:sz w:val="24"/>
          <w:szCs w:val="24"/>
        </w:rPr>
        <w:t>9) производить анализ и контроль данных выгрузки сведений в личный кабинет налогоплательщиков, стоящих на учете в налоговом органе.</w:t>
      </w:r>
    </w:p>
    <w:p w:rsidR="00CD2700" w:rsidRDefault="00CD2700" w:rsidP="00CD2700">
      <w:pPr>
        <w:pStyle w:val="SUPER2"/>
        <w:rPr>
          <w:sz w:val="24"/>
          <w:szCs w:val="24"/>
        </w:rPr>
      </w:pPr>
      <w:r>
        <w:rPr>
          <w:sz w:val="24"/>
          <w:szCs w:val="24"/>
        </w:rPr>
        <w:t>10) осуществлять взаимодействие с органами, осуществляющими государственную регистрацию недвижимого имущества и транспортных средств при администрировании имущественных налогов.</w:t>
      </w:r>
    </w:p>
    <w:p w:rsidR="00CD2700" w:rsidRPr="007B0A9E" w:rsidRDefault="00CD2700" w:rsidP="00CD2700">
      <w:pPr>
        <w:pStyle w:val="SUPER2"/>
        <w:rPr>
          <w:sz w:val="24"/>
          <w:szCs w:val="24"/>
        </w:rPr>
      </w:pPr>
      <w:r>
        <w:rPr>
          <w:sz w:val="24"/>
          <w:szCs w:val="24"/>
        </w:rPr>
        <w:t>11) принимать участие в подготовке совместных информаций с другими отделами инспекции по запросу вышестоящих организаций.</w:t>
      </w:r>
    </w:p>
    <w:p w:rsidR="00CD2700" w:rsidRPr="007B0A9E" w:rsidRDefault="00CD2700" w:rsidP="00CD2700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12)</w:t>
      </w:r>
      <w:r w:rsidRPr="007B0A9E">
        <w:rPr>
          <w:rFonts w:ascii="Times New Roman" w:hAnsi="Times New Roman"/>
          <w:sz w:val="24"/>
        </w:rPr>
        <w:t> Осуществл</w:t>
      </w:r>
      <w:r>
        <w:rPr>
          <w:rFonts w:ascii="Times New Roman" w:hAnsi="Times New Roman"/>
          <w:sz w:val="24"/>
        </w:rPr>
        <w:t>ять</w:t>
      </w:r>
      <w:r w:rsidRPr="007B0A9E">
        <w:rPr>
          <w:rFonts w:ascii="Times New Roman" w:hAnsi="Times New Roman"/>
          <w:sz w:val="24"/>
        </w:rPr>
        <w:t xml:space="preserve"> взаимодействия с правоохранительными органами и иными контролирующими органами по предмету деятельности Отдела.</w:t>
      </w:r>
    </w:p>
    <w:p w:rsidR="00CD2700" w:rsidRPr="007B0A9E" w:rsidRDefault="00CD2700" w:rsidP="00CD2700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13) осуществлять р</w:t>
      </w:r>
      <w:r w:rsidRPr="007B0A9E">
        <w:rPr>
          <w:rFonts w:ascii="Times New Roman" w:hAnsi="Times New Roman"/>
          <w:sz w:val="24"/>
        </w:rPr>
        <w:t>абот</w:t>
      </w:r>
      <w:r>
        <w:rPr>
          <w:rFonts w:ascii="Times New Roman" w:hAnsi="Times New Roman"/>
          <w:sz w:val="24"/>
        </w:rPr>
        <w:t>у</w:t>
      </w:r>
      <w:r w:rsidRPr="007B0A9E">
        <w:rPr>
          <w:rFonts w:ascii="Times New Roman" w:hAnsi="Times New Roman"/>
          <w:sz w:val="24"/>
        </w:rPr>
        <w:t xml:space="preserve">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контроля.</w:t>
      </w:r>
    </w:p>
    <w:p w:rsidR="00CD2700" w:rsidRPr="007B0A9E" w:rsidRDefault="00CD2700" w:rsidP="00CD2700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14) </w:t>
      </w:r>
      <w:r w:rsidRPr="007B0A9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</w:t>
      </w:r>
      <w:r w:rsidRPr="007B0A9E">
        <w:rPr>
          <w:rFonts w:ascii="Times New Roman" w:hAnsi="Times New Roman"/>
          <w:sz w:val="24"/>
        </w:rPr>
        <w:t>рганиз</w:t>
      </w:r>
      <w:r>
        <w:rPr>
          <w:rFonts w:ascii="Times New Roman" w:hAnsi="Times New Roman"/>
          <w:sz w:val="24"/>
        </w:rPr>
        <w:t>овывать</w:t>
      </w:r>
      <w:r w:rsidRPr="007B0A9E">
        <w:rPr>
          <w:rFonts w:ascii="Times New Roman" w:hAnsi="Times New Roman"/>
          <w:sz w:val="24"/>
        </w:rPr>
        <w:t xml:space="preserve"> работ</w:t>
      </w:r>
      <w:r>
        <w:rPr>
          <w:rFonts w:ascii="Times New Roman" w:hAnsi="Times New Roman"/>
          <w:sz w:val="24"/>
        </w:rPr>
        <w:t>у</w:t>
      </w:r>
      <w:r w:rsidRPr="007B0A9E">
        <w:rPr>
          <w:rFonts w:ascii="Times New Roman" w:hAnsi="Times New Roman"/>
          <w:sz w:val="24"/>
        </w:rPr>
        <w:t xml:space="preserve"> за формированием информационных ресурсов. </w:t>
      </w:r>
    </w:p>
    <w:p w:rsidR="00CD2700" w:rsidRPr="007B0A9E" w:rsidRDefault="00E279E4" w:rsidP="00CD2700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15) принимать у</w:t>
      </w:r>
      <w:r w:rsidR="00CD2700" w:rsidRPr="007B0A9E">
        <w:rPr>
          <w:rFonts w:ascii="Times New Roman" w:hAnsi="Times New Roman"/>
          <w:sz w:val="24"/>
        </w:rPr>
        <w:t>частие в подготовке ответов на письменные запросы налогоплательщиков по вопросам, входящим в компетенцию Отдела.</w:t>
      </w:r>
    </w:p>
    <w:p w:rsidR="00CD2700" w:rsidRPr="007B0A9E" w:rsidRDefault="00E279E4" w:rsidP="00CD2700">
      <w:pPr>
        <w:pStyle w:val="2"/>
        <w:tabs>
          <w:tab w:val="left" w:pos="4962"/>
        </w:tabs>
        <w:ind w:firstLine="720"/>
        <w:rPr>
          <w:sz w:val="24"/>
        </w:rPr>
      </w:pPr>
      <w:r>
        <w:rPr>
          <w:sz w:val="24"/>
        </w:rPr>
        <w:t>16)</w:t>
      </w:r>
      <w:r w:rsidR="00CD2700" w:rsidRPr="007B0A9E">
        <w:rPr>
          <w:sz w:val="24"/>
        </w:rPr>
        <w:t> </w:t>
      </w:r>
      <w:r>
        <w:rPr>
          <w:sz w:val="24"/>
        </w:rPr>
        <w:t>осуществлять ф</w:t>
      </w:r>
      <w:r w:rsidR="00CD2700" w:rsidRPr="007B0A9E">
        <w:rPr>
          <w:sz w:val="24"/>
        </w:rPr>
        <w:t>ормирование установленной отчетности по предмету деятельности Отдела.</w:t>
      </w:r>
    </w:p>
    <w:p w:rsidR="00CD2700" w:rsidRPr="007B0A9E" w:rsidRDefault="00E279E4" w:rsidP="00CD2700">
      <w:pPr>
        <w:tabs>
          <w:tab w:val="left" w:pos="4962"/>
        </w:tabs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17)</w:t>
      </w:r>
      <w:r w:rsidR="00CD2700" w:rsidRPr="007B0A9E"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</w:rPr>
        <w:t>осуществлять п</w:t>
      </w:r>
      <w:r w:rsidR="00CD2700" w:rsidRPr="007B0A9E">
        <w:rPr>
          <w:rFonts w:ascii="Times New Roman" w:hAnsi="Times New Roman"/>
          <w:color w:val="000000"/>
          <w:sz w:val="24"/>
        </w:rPr>
        <w:t>одготовк</w:t>
      </w:r>
      <w:r>
        <w:rPr>
          <w:rFonts w:ascii="Times New Roman" w:hAnsi="Times New Roman"/>
          <w:color w:val="000000"/>
          <w:sz w:val="24"/>
        </w:rPr>
        <w:t>у</w:t>
      </w:r>
      <w:r w:rsidR="00CD2700" w:rsidRPr="007B0A9E">
        <w:rPr>
          <w:rFonts w:ascii="Times New Roman" w:hAnsi="Times New Roman"/>
          <w:color w:val="000000"/>
          <w:sz w:val="24"/>
        </w:rPr>
        <w:t xml:space="preserve"> </w:t>
      </w:r>
      <w:r w:rsidR="00CD2700" w:rsidRPr="007B0A9E">
        <w:rPr>
          <w:rFonts w:ascii="Times New Roman" w:hAnsi="Times New Roman"/>
          <w:sz w:val="24"/>
        </w:rPr>
        <w:t xml:space="preserve">информационных материалов для руководства Инспекции по вопросам, находящимся в компетенции Отдела. </w:t>
      </w:r>
    </w:p>
    <w:p w:rsidR="00CD2700" w:rsidRPr="007B0A9E" w:rsidRDefault="00E279E4" w:rsidP="00CD2700">
      <w:pPr>
        <w:pStyle w:val="af"/>
        <w:ind w:firstLine="720"/>
        <w:rPr>
          <w:sz w:val="24"/>
        </w:rPr>
      </w:pPr>
      <w:r>
        <w:rPr>
          <w:sz w:val="24"/>
        </w:rPr>
        <w:t>18) принимать у</w:t>
      </w:r>
      <w:r w:rsidR="00CD2700" w:rsidRPr="007B0A9E">
        <w:rPr>
          <w:sz w:val="24"/>
        </w:rPr>
        <w:t>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CD2700" w:rsidRDefault="00CD2700" w:rsidP="00CD2700">
      <w:pPr>
        <w:pStyle w:val="af"/>
        <w:ind w:firstLine="720"/>
        <w:rPr>
          <w:sz w:val="24"/>
        </w:rPr>
      </w:pPr>
      <w:r>
        <w:rPr>
          <w:sz w:val="24"/>
        </w:rPr>
        <w:t>1</w:t>
      </w:r>
      <w:r w:rsidR="00E279E4">
        <w:rPr>
          <w:sz w:val="24"/>
        </w:rPr>
        <w:t>9)</w:t>
      </w:r>
      <w:r w:rsidRPr="007B0A9E">
        <w:rPr>
          <w:sz w:val="24"/>
        </w:rPr>
        <w:t> </w:t>
      </w:r>
      <w:r w:rsidR="00E279E4">
        <w:rPr>
          <w:sz w:val="24"/>
        </w:rPr>
        <w:t>осуществлять в</w:t>
      </w:r>
      <w:r w:rsidRPr="007B0A9E">
        <w:rPr>
          <w:sz w:val="24"/>
        </w:rPr>
        <w:t>едение в установленном порядке делопроизводства, хранение и сдача в архив документов Отдела.</w:t>
      </w:r>
    </w:p>
    <w:p w:rsidR="00966974" w:rsidRPr="008024F1" w:rsidRDefault="00AE3895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20) 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>участвует в подготовке ответов на письменные запросы налогоплательщиков по вопросам, входящим в компетенцию отдела.</w:t>
      </w:r>
    </w:p>
    <w:p w:rsidR="008024F1" w:rsidRDefault="00AE3895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21)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97034">
        <w:rPr>
          <w:rFonts w:ascii="Times New Roman" w:hAnsi="Times New Roman"/>
          <w:sz w:val="24"/>
          <w:szCs w:val="24"/>
          <w:lang w:eastAsia="ru-RU"/>
        </w:rPr>
        <w:t>р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>аботает с федеральными информационными ресурсами.</w:t>
      </w:r>
    </w:p>
    <w:p w:rsidR="00966974" w:rsidRPr="008024F1" w:rsidRDefault="00D9703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22) 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>формирует установленную отчетность по налогу на имущество физических лиц, земельному налогу с физических лиц и индивидуальных предпринимателей, транспортному налогу.</w:t>
      </w:r>
    </w:p>
    <w:p w:rsidR="00966974" w:rsidRPr="008024F1" w:rsidRDefault="00D9703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23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 xml:space="preserve">) готовит информационный материал для руководства инспекции по налогу на имущество физических лиц, земельному налогу с физических лиц и индивидуальных предпринимателей, транспортному налогу. </w:t>
      </w:r>
    </w:p>
    <w:p w:rsidR="00966974" w:rsidRPr="008024F1" w:rsidRDefault="00D9703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 xml:space="preserve">) своевременно и достоверно заполняет информационные ресурсы по налогам на закрепленном участке. Работает с федеральными информационными ресурсами. </w:t>
      </w:r>
    </w:p>
    <w:p w:rsidR="00966974" w:rsidRPr="008024F1" w:rsidRDefault="00D9703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25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 xml:space="preserve">) владеет навыками пользователя программного комплекса «Система ЭОД местный уровень» в объеме Руководства пользователя «Учет и контроль отчетных документов (камеральные проверки)»; </w:t>
      </w:r>
      <w:r w:rsidR="00966974" w:rsidRPr="008024F1">
        <w:rPr>
          <w:rFonts w:ascii="Times New Roman" w:hAnsi="Times New Roman"/>
          <w:sz w:val="24"/>
          <w:szCs w:val="24"/>
          <w:lang w:val="en-US" w:eastAsia="ru-RU"/>
        </w:rPr>
        <w:t>TaxNet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>, Консультатнт Плюс. Использует в работе Инструкции: РМ 10-2, РМ 10-3, РМ 10-4, РМ 10-5.</w:t>
      </w:r>
    </w:p>
    <w:p w:rsidR="00966974" w:rsidRPr="008024F1" w:rsidRDefault="00D9703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26</w:t>
      </w:r>
      <w:r w:rsidR="00966974" w:rsidRPr="008024F1">
        <w:rPr>
          <w:rFonts w:ascii="Times New Roman" w:hAnsi="Times New Roman"/>
          <w:sz w:val="24"/>
          <w:szCs w:val="24"/>
          <w:lang w:eastAsia="ru-RU"/>
        </w:rPr>
        <w:t>) владеет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«Office» (Консультант, Word, Excel, справочник телефонов) и другие программы необходимые для работы;</w:t>
      </w:r>
    </w:p>
    <w:p w:rsidR="00966974" w:rsidRPr="008024F1" w:rsidRDefault="0096697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D97034">
        <w:rPr>
          <w:rFonts w:ascii="Times New Roman" w:hAnsi="Times New Roman"/>
          <w:sz w:val="24"/>
          <w:szCs w:val="24"/>
          <w:lang w:eastAsia="ru-RU"/>
        </w:rPr>
        <w:t>27</w:t>
      </w:r>
      <w:r w:rsidRPr="008024F1">
        <w:rPr>
          <w:rFonts w:ascii="Times New Roman" w:hAnsi="Times New Roman"/>
          <w:sz w:val="24"/>
          <w:szCs w:val="24"/>
          <w:lang w:eastAsia="ru-RU"/>
        </w:rPr>
        <w:t>) обеспечивает сохранность документов, принятых от налогоплательщиков, для дальнейшей работы с ними.</w:t>
      </w:r>
    </w:p>
    <w:p w:rsidR="00966974" w:rsidRPr="008024F1" w:rsidRDefault="0096697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D97034">
        <w:rPr>
          <w:rFonts w:ascii="Times New Roman" w:hAnsi="Times New Roman"/>
          <w:sz w:val="24"/>
          <w:szCs w:val="24"/>
          <w:lang w:eastAsia="ru-RU"/>
        </w:rPr>
        <w:t>28</w:t>
      </w:r>
      <w:r w:rsidRPr="008024F1">
        <w:rPr>
          <w:rFonts w:ascii="Times New Roman" w:hAnsi="Times New Roman"/>
          <w:sz w:val="24"/>
          <w:szCs w:val="24"/>
          <w:lang w:eastAsia="ru-RU"/>
        </w:rPr>
        <w:t>) осуществляет работу с документами, содержащими сведения служебной налоговой тайны в соответствии с приказом ФНС России от 31.12.2009г. № ММ-7-6/728@ "Об утверждении Положения о порядке обращения со служебной информацией ограниченного распространения в налоговых органах".</w:t>
      </w:r>
    </w:p>
    <w:p w:rsidR="00966974" w:rsidRDefault="00966974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 2</w:t>
      </w:r>
      <w:r w:rsidR="00D97034">
        <w:rPr>
          <w:rFonts w:ascii="Times New Roman" w:hAnsi="Times New Roman"/>
          <w:sz w:val="24"/>
          <w:szCs w:val="24"/>
          <w:lang w:eastAsia="ru-RU"/>
        </w:rPr>
        <w:t>9</w:t>
      </w:r>
      <w:r w:rsidRPr="008024F1">
        <w:rPr>
          <w:rFonts w:ascii="Times New Roman" w:hAnsi="Times New Roman"/>
          <w:sz w:val="24"/>
          <w:szCs w:val="24"/>
          <w:lang w:eastAsia="ru-RU"/>
        </w:rPr>
        <w:t>)  выполняет иные поручения в рамках компетенции отдела.</w:t>
      </w:r>
    </w:p>
    <w:p w:rsidR="007212B3" w:rsidRPr="008024F1" w:rsidRDefault="007212B3" w:rsidP="008024F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0350A" w:rsidRPr="008024F1" w:rsidRDefault="0020350A" w:rsidP="00E97BF5">
      <w:pPr>
        <w:pStyle w:val="a8"/>
        <w:numPr>
          <w:ilvl w:val="0"/>
          <w:numId w:val="9"/>
        </w:numPr>
        <w:ind w:left="0" w:firstLine="56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>В целях исполнения возложенных должностных обяза</w:t>
      </w:r>
      <w:r w:rsidR="00E97BF5">
        <w:rPr>
          <w:rFonts w:ascii="Times New Roman" w:hAnsi="Times New Roman"/>
          <w:sz w:val="24"/>
          <w:szCs w:val="24"/>
          <w:lang w:eastAsia="ru-RU"/>
        </w:rPr>
        <w:t xml:space="preserve">нностей </w:t>
      </w:r>
      <w:r w:rsidR="00E10DE6">
        <w:rPr>
          <w:rFonts w:ascii="Times New Roman" w:hAnsi="Times New Roman"/>
          <w:sz w:val="24"/>
          <w:szCs w:val="24"/>
          <w:lang w:eastAsia="ru-RU"/>
        </w:rPr>
        <w:t>старший</w:t>
      </w:r>
      <w:r w:rsidR="00E97BF5">
        <w:rPr>
          <w:rFonts w:ascii="Times New Roman" w:hAnsi="Times New Roman"/>
          <w:sz w:val="24"/>
          <w:szCs w:val="24"/>
          <w:lang w:eastAsia="ru-RU"/>
        </w:rPr>
        <w:t xml:space="preserve"> государственный 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налоговый инспектор имеет право на: </w:t>
      </w:r>
    </w:p>
    <w:p w:rsidR="00D0687C" w:rsidRPr="00E859E8" w:rsidRDefault="00D0687C" w:rsidP="00D0687C">
      <w:pPr>
        <w:pStyle w:val="a8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859E8">
        <w:rPr>
          <w:rFonts w:ascii="Times New Roman" w:hAnsi="Times New Roman"/>
          <w:sz w:val="24"/>
          <w:szCs w:val="24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eastAsia="Calibri" w:hAnsi="Times New Roman"/>
          <w:sz w:val="24"/>
          <w:szCs w:val="24"/>
        </w:rPr>
        <w:t>- запрашивать и получать</w:t>
      </w:r>
      <w:r w:rsidRPr="00E859E8">
        <w:rPr>
          <w:rFonts w:ascii="Times New Roman" w:hAnsi="Times New Roman"/>
          <w:sz w:val="24"/>
          <w:szCs w:val="24"/>
        </w:rPr>
        <w:t xml:space="preserve"> в установленном порядке необходимые материалы по вопросам, относящимся к компетенции отдела;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на защиту своих персональных данных;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 xml:space="preserve">-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</w:t>
      </w:r>
      <w:r w:rsidRPr="00E859E8">
        <w:rPr>
          <w:rFonts w:ascii="Times New Roman" w:hAnsi="Times New Roman"/>
          <w:sz w:val="24"/>
          <w:szCs w:val="24"/>
        </w:rPr>
        <w:lastRenderedPageBreak/>
        <w:t>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0687C" w:rsidRPr="00E859E8" w:rsidRDefault="00D0687C" w:rsidP="00D0687C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859E8">
        <w:rPr>
          <w:rFonts w:ascii="Times New Roman" w:hAnsi="Times New Roman"/>
          <w:sz w:val="24"/>
          <w:szCs w:val="24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0687C" w:rsidRDefault="00D0687C" w:rsidP="00D0687C">
      <w:pPr>
        <w:pStyle w:val="a8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859E8">
        <w:rPr>
          <w:rFonts w:ascii="Times New Roman" w:hAnsi="Times New Roman"/>
          <w:sz w:val="24"/>
          <w:szCs w:val="24"/>
        </w:rPr>
        <w:t>-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212B3" w:rsidRPr="00E859E8" w:rsidRDefault="007212B3" w:rsidP="00D0687C">
      <w:pPr>
        <w:pStyle w:val="a8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C201CE" w:rsidRPr="008024F1" w:rsidRDefault="001724B9" w:rsidP="003C1E36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Старший</w:t>
      </w:r>
      <w:r w:rsidR="00F13DC8" w:rsidRPr="008024F1">
        <w:rPr>
          <w:rFonts w:ascii="Times New Roman" w:hAnsi="Times New Roman"/>
          <w:i/>
          <w:sz w:val="24"/>
          <w:szCs w:val="24"/>
        </w:rPr>
        <w:t xml:space="preserve"> государственный налоговый инспектор</w:t>
      </w:r>
      <w:r w:rsidR="00F13DC8" w:rsidRPr="008024F1">
        <w:rPr>
          <w:rFonts w:ascii="Times New Roman" w:hAnsi="Times New Roman"/>
          <w:sz w:val="24"/>
          <w:szCs w:val="24"/>
        </w:rPr>
        <w:t xml:space="preserve"> 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8024F1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3" w:history="1">
        <w:r w:rsidR="00405C5D" w:rsidRPr="008024F1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8024F1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8024F1">
        <w:rPr>
          <w:rFonts w:ascii="Times New Roman" w:hAnsi="Times New Roman"/>
          <w:sz w:val="24"/>
          <w:szCs w:val="24"/>
          <w:lang w:eastAsia="ru-RU"/>
        </w:rPr>
        <w:t>. N 506</w:t>
      </w:r>
      <w:r w:rsidR="00F13DC8" w:rsidRPr="008024F1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8024F1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8024F1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8024F1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№12 по Приморскому краю,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8024F1">
        <w:rPr>
          <w:rFonts w:ascii="Times New Roman" w:hAnsi="Times New Roman"/>
          <w:sz w:val="24"/>
          <w:szCs w:val="24"/>
          <w:lang w:eastAsia="ru-RU"/>
        </w:rPr>
        <w:t>6 мая 2016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  <w:r w:rsidR="006A75FC"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E1659" w:rsidRDefault="00CE1659" w:rsidP="00CE165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 xml:space="preserve">во исполнение обязанностей, возложенных настоящей должностной инструкцией, </w:t>
      </w:r>
      <w:r w:rsidR="001724B9">
        <w:rPr>
          <w:rFonts w:ascii="Times New Roman" w:hAnsi="Times New Roman"/>
          <w:i/>
          <w:sz w:val="24"/>
          <w:szCs w:val="24"/>
        </w:rPr>
        <w:t>старший</w:t>
      </w:r>
      <w:r w:rsidRPr="008024F1">
        <w:rPr>
          <w:rFonts w:ascii="Times New Roman" w:hAnsi="Times New Roman"/>
          <w:i/>
          <w:sz w:val="24"/>
          <w:szCs w:val="24"/>
        </w:rPr>
        <w:t xml:space="preserve"> государственный налоговый инспектор</w:t>
      </w:r>
      <w:r w:rsidRPr="008024F1">
        <w:rPr>
          <w:rFonts w:ascii="Times New Roman" w:hAnsi="Times New Roman"/>
          <w:sz w:val="24"/>
          <w:szCs w:val="24"/>
        </w:rPr>
        <w:t xml:space="preserve"> обязан пользоваться программным продуктом «Система ЭОД местного уровня», «АИС Налог – 3», другими программными обеспечениями, необходимыми для обеспечения функций отдела;</w:t>
      </w:r>
    </w:p>
    <w:p w:rsidR="00BF202B" w:rsidRPr="00BF202B" w:rsidRDefault="00BF202B" w:rsidP="00CE165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F202B">
        <w:rPr>
          <w:rFonts w:ascii="Times New Roman" w:hAnsi="Times New Roman"/>
          <w:sz w:val="24"/>
          <w:szCs w:val="24"/>
        </w:rPr>
        <w:t>осуществляет внутренний контроль по процессам, утверждённым начальником инспекции, методом самоконтроля или контроля с применением автоматизированных контрольных процедур;</w:t>
      </w:r>
    </w:p>
    <w:p w:rsidR="00CE1659" w:rsidRDefault="00CE1659" w:rsidP="00CE165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пров</w:t>
      </w:r>
      <w:r w:rsidR="006C6520">
        <w:rPr>
          <w:rFonts w:ascii="Times New Roman" w:hAnsi="Times New Roman"/>
          <w:sz w:val="24"/>
          <w:szCs w:val="24"/>
        </w:rPr>
        <w:t>одит</w:t>
      </w:r>
      <w:r w:rsidRPr="008024F1">
        <w:rPr>
          <w:rFonts w:ascii="Times New Roman" w:hAnsi="Times New Roman"/>
          <w:sz w:val="24"/>
          <w:szCs w:val="24"/>
        </w:rPr>
        <w:t xml:space="preserve"> мероприяти</w:t>
      </w:r>
      <w:r w:rsidR="006C6520">
        <w:rPr>
          <w:rFonts w:ascii="Times New Roman" w:hAnsi="Times New Roman"/>
          <w:sz w:val="24"/>
          <w:szCs w:val="24"/>
        </w:rPr>
        <w:t>я</w:t>
      </w:r>
      <w:r w:rsidRPr="008024F1">
        <w:rPr>
          <w:rFonts w:ascii="Times New Roman" w:hAnsi="Times New Roman"/>
          <w:sz w:val="24"/>
          <w:szCs w:val="24"/>
        </w:rPr>
        <w:t xml:space="preserve"> по поступающим запросам других налоговых органов о выявленных расхождениях, направление ответов на запросы в установленные сроки;</w:t>
      </w:r>
    </w:p>
    <w:p w:rsidR="00B05A43" w:rsidRDefault="00B05A43" w:rsidP="00B05A43">
      <w:pPr>
        <w:pStyle w:val="a8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осуществляет работу с документами ограниченного распространения;</w:t>
      </w:r>
    </w:p>
    <w:p w:rsidR="00CE1659" w:rsidRPr="008024F1" w:rsidRDefault="00CE1659" w:rsidP="00CE165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соблюда</w:t>
      </w:r>
      <w:r w:rsidR="006C6520">
        <w:rPr>
          <w:rFonts w:ascii="Times New Roman" w:hAnsi="Times New Roman"/>
          <w:sz w:val="24"/>
          <w:szCs w:val="24"/>
        </w:rPr>
        <w:t>ет</w:t>
      </w:r>
      <w:r w:rsidRPr="008024F1">
        <w:rPr>
          <w:rFonts w:ascii="Times New Roman" w:hAnsi="Times New Roman"/>
          <w:sz w:val="24"/>
          <w:szCs w:val="24"/>
        </w:rPr>
        <w:t xml:space="preserve"> требования по защите сведений конфиденциального характера, определенных приказами ФНС РФ от 31.12.2009 № ММ-7-6/728@ «Об утверждении Положения о порядке обращения со служебной информацией ограниченного распространения в налоговых органах», Приказом МНС России от 03.03.2003г. №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</w:p>
    <w:p w:rsidR="00CE1659" w:rsidRPr="008024F1" w:rsidRDefault="00CE1659" w:rsidP="00CE1659">
      <w:pPr>
        <w:pStyle w:val="a8"/>
        <w:tabs>
          <w:tab w:val="left" w:pos="142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обеспечивает сохранность документов, в том числе служебного удостоверения;</w:t>
      </w:r>
    </w:p>
    <w:p w:rsidR="00CE1659" w:rsidRPr="008024F1" w:rsidRDefault="00CE1659" w:rsidP="00CE1659">
      <w:pPr>
        <w:pStyle w:val="a8"/>
        <w:tabs>
          <w:tab w:val="left" w:pos="142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выполняет другие поручения и распоряжения начальника (заместителя) отдела в пределах функций, возложенных на отдел.</w:t>
      </w:r>
    </w:p>
    <w:p w:rsidR="00167FBB" w:rsidRPr="008024F1" w:rsidRDefault="00033E2E" w:rsidP="005816ED">
      <w:pPr>
        <w:pStyle w:val="ConsPlusNormal"/>
        <w:numPr>
          <w:ilvl w:val="0"/>
          <w:numId w:val="9"/>
        </w:numPr>
        <w:spacing w:before="2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Старший</w:t>
      </w:r>
      <w:r w:rsidR="00167FBB" w:rsidRPr="008024F1">
        <w:rPr>
          <w:rFonts w:ascii="Times New Roman" w:hAnsi="Times New Roman" w:cs="Times New Roman"/>
          <w:i/>
          <w:sz w:val="24"/>
          <w:szCs w:val="24"/>
        </w:rPr>
        <w:t xml:space="preserve"> государственный налоговый инспектор</w:t>
      </w:r>
      <w:r w:rsidR="00167FBB" w:rsidRPr="008024F1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</w:t>
      </w:r>
      <w:r w:rsidR="000D0E78" w:rsidRPr="008024F1">
        <w:rPr>
          <w:rFonts w:ascii="Times New Roman" w:hAnsi="Times New Roman" w:cs="Times New Roman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8024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задач, возложенных на отдел камеральных проверок №5, заданий, приказов, распоряжений и указаний вышестоящих в порядке подчиненности руководителей, за исключением незаконных;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lastRenderedPageBreak/>
        <w:t>- за действие или бездействие, приведшее к нарушению прав и законных интересов граждан;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4220DD" w:rsidRPr="008024F1" w:rsidRDefault="004220DD" w:rsidP="004220DD">
      <w:pPr>
        <w:pStyle w:val="a8"/>
        <w:tabs>
          <w:tab w:val="left" w:pos="851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4220DD" w:rsidRPr="008024F1" w:rsidRDefault="004220DD" w:rsidP="004220DD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220DD" w:rsidRPr="008024F1" w:rsidRDefault="004220DD" w:rsidP="004220D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 xml:space="preserve">- за невыполнение государственным служащим должностной обязанности, предусмотренной </w:t>
      </w:r>
      <w:hyperlink r:id="rId14" w:anchor="P1" w:history="1">
        <w:r w:rsidRPr="008024F1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8024F1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405C5D" w:rsidRPr="00B74330" w:rsidRDefault="00405C5D" w:rsidP="00405C5D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3130B" w:rsidRPr="00B74330" w:rsidRDefault="00405C5D" w:rsidP="00453F84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74330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D844A5" w:rsidRPr="00B74330">
        <w:rPr>
          <w:rFonts w:ascii="Times New Roman" w:hAnsi="Times New Roman"/>
          <w:b/>
          <w:i/>
          <w:sz w:val="24"/>
          <w:szCs w:val="24"/>
          <w:lang w:eastAsia="ru-RU"/>
        </w:rPr>
        <w:t>старший</w:t>
      </w:r>
    </w:p>
    <w:p w:rsidR="00405C5D" w:rsidRPr="00B74330" w:rsidRDefault="0063130B" w:rsidP="00453F84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B74330">
        <w:rPr>
          <w:rFonts w:ascii="Times New Roman" w:hAnsi="Times New Roman"/>
          <w:b/>
          <w:i/>
          <w:sz w:val="24"/>
          <w:szCs w:val="24"/>
          <w:lang w:eastAsia="ru-RU"/>
        </w:rPr>
        <w:t>государственный налоговый инспектор</w:t>
      </w:r>
      <w:r w:rsidR="00405C5D" w:rsidRPr="00B74330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</w:t>
      </w:r>
      <w:r w:rsidRPr="00B7433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B74330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8024F1" w:rsidRDefault="00405C5D" w:rsidP="00656001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1F0D72">
        <w:rPr>
          <w:rFonts w:ascii="Times New Roman" w:hAnsi="Times New Roman"/>
          <w:sz w:val="24"/>
          <w:szCs w:val="24"/>
          <w:lang w:eastAsia="ru-RU"/>
        </w:rPr>
        <w:t>с</w:t>
      </w:r>
      <w:r w:rsidR="00B6593B" w:rsidRPr="008024F1">
        <w:rPr>
          <w:rFonts w:ascii="Times New Roman" w:hAnsi="Times New Roman"/>
          <w:i/>
          <w:sz w:val="24"/>
          <w:szCs w:val="24"/>
        </w:rPr>
        <w:t>тарший государственный налоговый инспектор</w:t>
      </w:r>
      <w:r w:rsidR="00B6593B"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2EDB">
        <w:rPr>
          <w:rFonts w:ascii="Times New Roman" w:hAnsi="Times New Roman"/>
          <w:sz w:val="24"/>
          <w:szCs w:val="24"/>
          <w:lang w:eastAsia="ru-RU"/>
        </w:rPr>
        <w:t>вправе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самостоятельно принимать решения по вопросам</w:t>
      </w:r>
      <w:r w:rsidR="001A794F" w:rsidRPr="008024F1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541B89" w:rsidRPr="008024F1" w:rsidRDefault="00541B89" w:rsidP="00541B89">
      <w:pPr>
        <w:pStyle w:val="a8"/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>информирования налогоплательщиков по результатам контрольной деятельности налоговых органов;</w:t>
      </w:r>
    </w:p>
    <w:p w:rsidR="00541B89" w:rsidRPr="008024F1" w:rsidRDefault="00541B89" w:rsidP="00541B8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возникающим при рассмотрении заявлений, предложений, жалоб граждан;</w:t>
      </w:r>
    </w:p>
    <w:p w:rsidR="00541B89" w:rsidRPr="008024F1" w:rsidRDefault="00541B89" w:rsidP="00541B8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541B89" w:rsidRPr="008024F1" w:rsidRDefault="00541B89" w:rsidP="00541B8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>иным вопросам.</w:t>
      </w:r>
    </w:p>
    <w:p w:rsidR="00D949C8" w:rsidRPr="00656001" w:rsidRDefault="00D949C8" w:rsidP="00D949C8">
      <w:pPr>
        <w:pStyle w:val="a8"/>
        <w:overflowPunct/>
        <w:ind w:left="432"/>
        <w:jc w:val="both"/>
        <w:textAlignment w:val="auto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D949C8" w:rsidRPr="008024F1" w:rsidRDefault="00D949C8" w:rsidP="008024F1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FC61BF">
        <w:rPr>
          <w:rFonts w:ascii="Times New Roman" w:hAnsi="Times New Roman"/>
          <w:i/>
          <w:sz w:val="24"/>
          <w:szCs w:val="24"/>
        </w:rPr>
        <w:t>старший</w:t>
      </w:r>
      <w:r w:rsidRPr="008024F1">
        <w:rPr>
          <w:rFonts w:ascii="Times New Roman" w:hAnsi="Times New Roman"/>
          <w:i/>
          <w:sz w:val="24"/>
          <w:szCs w:val="24"/>
        </w:rPr>
        <w:t xml:space="preserve"> государственный налоговый инспектор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  <w:r w:rsidR="001A794F"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33C00" w:rsidRPr="008024F1" w:rsidRDefault="00E33C00" w:rsidP="008024F1">
      <w:pPr>
        <w:pStyle w:val="a8"/>
        <w:overflowPunct/>
        <w:ind w:left="0" w:firstLine="851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E33C00" w:rsidRPr="008024F1" w:rsidRDefault="00E33C00" w:rsidP="008024F1">
      <w:pPr>
        <w:shd w:val="clear" w:color="auto" w:fill="FFFFFF"/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3C00" w:rsidRPr="008024F1" w:rsidRDefault="00E33C00" w:rsidP="008024F1">
      <w:pPr>
        <w:overflowPunct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этикета;</w:t>
      </w:r>
    </w:p>
    <w:p w:rsidR="00E33C00" w:rsidRPr="008024F1" w:rsidRDefault="00E33C00" w:rsidP="008024F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деятельности.</w:t>
      </w:r>
    </w:p>
    <w:p w:rsidR="00E33C00" w:rsidRPr="008024F1" w:rsidRDefault="00E33C00" w:rsidP="008024F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024F1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E33C00" w:rsidRPr="00C54F17" w:rsidRDefault="00E33C00" w:rsidP="00E33C0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0C330F" w:rsidRPr="00B74330" w:rsidRDefault="00405C5D" w:rsidP="000C330F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B74330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FC61BF" w:rsidRPr="00B74330">
        <w:rPr>
          <w:rFonts w:ascii="Times New Roman" w:hAnsi="Times New Roman"/>
          <w:b/>
          <w:i/>
          <w:sz w:val="24"/>
          <w:szCs w:val="24"/>
          <w:lang w:eastAsia="ru-RU"/>
        </w:rPr>
        <w:t>старший</w:t>
      </w:r>
      <w:r w:rsidR="000C330F" w:rsidRPr="00B7433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A16CD" w:rsidRPr="00B74330">
        <w:rPr>
          <w:rFonts w:ascii="Times New Roman" w:hAnsi="Times New Roman"/>
          <w:b/>
          <w:i/>
          <w:sz w:val="24"/>
          <w:szCs w:val="24"/>
          <w:lang w:eastAsia="ru-RU"/>
        </w:rPr>
        <w:t>государственный</w:t>
      </w:r>
    </w:p>
    <w:p w:rsidR="000C330F" w:rsidRPr="00B74330" w:rsidRDefault="00DA16CD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B74330">
        <w:rPr>
          <w:rFonts w:ascii="Times New Roman" w:hAnsi="Times New Roman"/>
          <w:b/>
          <w:i/>
          <w:sz w:val="24"/>
          <w:szCs w:val="24"/>
          <w:lang w:eastAsia="ru-RU"/>
        </w:rPr>
        <w:t>налоговый инспектор</w:t>
      </w:r>
      <w:r w:rsidRPr="00B7433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B74330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B7433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B74330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</w:p>
    <w:p w:rsidR="00405C5D" w:rsidRPr="00B74330" w:rsidRDefault="00405C5D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74330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B7433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B74330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B7433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B74330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B7433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B74330">
        <w:rPr>
          <w:rFonts w:ascii="Times New Roman" w:hAnsi="Times New Roman"/>
          <w:b/>
          <w:i/>
          <w:sz w:val="24"/>
          <w:szCs w:val="24"/>
          <w:lang w:eastAsia="ru-RU"/>
        </w:rPr>
        <w:t>управленческих и иных решений</w:t>
      </w:r>
    </w:p>
    <w:p w:rsidR="00405C5D" w:rsidRPr="00914C3F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05C5D" w:rsidRPr="008024F1" w:rsidRDefault="00FC61BF" w:rsidP="007031AB">
      <w:pPr>
        <w:pStyle w:val="a8"/>
        <w:numPr>
          <w:ilvl w:val="0"/>
          <w:numId w:val="9"/>
        </w:numPr>
        <w:overflowPunct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Старший </w:t>
      </w:r>
      <w:r w:rsidR="005E179D" w:rsidRPr="008024F1">
        <w:rPr>
          <w:rFonts w:ascii="Times New Roman" w:hAnsi="Times New Roman"/>
          <w:i/>
          <w:sz w:val="24"/>
          <w:szCs w:val="24"/>
        </w:rPr>
        <w:t>государственный налоговый инспектор</w:t>
      </w:r>
      <w:r w:rsidR="005E179D" w:rsidRPr="008024F1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8024F1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7031AB" w:rsidRPr="008024F1" w:rsidRDefault="007031AB" w:rsidP="007031AB">
      <w:pPr>
        <w:pStyle w:val="a8"/>
        <w:tabs>
          <w:tab w:val="left" w:pos="0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t xml:space="preserve">- подготовка информации, информационных материалов по предмету деятельности отдела; </w:t>
      </w:r>
    </w:p>
    <w:p w:rsidR="007031AB" w:rsidRPr="008024F1" w:rsidRDefault="007031AB" w:rsidP="007031AB">
      <w:pPr>
        <w:pStyle w:val="a8"/>
        <w:tabs>
          <w:tab w:val="left" w:pos="0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</w:rPr>
        <w:lastRenderedPageBreak/>
        <w:t>- подготовка информации по предмету деятельности отдела по запросам вышестоящих организаций;</w:t>
      </w:r>
    </w:p>
    <w:p w:rsidR="007031AB" w:rsidRPr="008024F1" w:rsidRDefault="007031AB" w:rsidP="007031AB">
      <w:pPr>
        <w:pStyle w:val="ConsPlusNormal"/>
        <w:spacing w:after="24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участие в подготовке информации совместно с другими работниками отдела, в том числе по устным распоряжениям начальника отдела и руководства Инспекции.</w:t>
      </w:r>
    </w:p>
    <w:p w:rsidR="00405C5D" w:rsidRPr="008024F1" w:rsidRDefault="00FC61BF" w:rsidP="00C64ACE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Старший </w:t>
      </w:r>
      <w:r w:rsidR="005E179D" w:rsidRPr="008024F1">
        <w:rPr>
          <w:rFonts w:ascii="Times New Roman" w:hAnsi="Times New Roman"/>
          <w:i/>
          <w:sz w:val="24"/>
          <w:szCs w:val="24"/>
        </w:rPr>
        <w:t>государственный налоговый инспектор</w:t>
      </w:r>
      <w:r w:rsidR="005E179D"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8024F1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положений </w:t>
      </w:r>
      <w:r w:rsidRPr="008024F1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="005E179D" w:rsidRPr="008024F1">
        <w:rPr>
          <w:rFonts w:ascii="Times New Roman" w:hAnsi="Times New Roman"/>
          <w:spacing w:val="1"/>
          <w:sz w:val="24"/>
          <w:szCs w:val="24"/>
          <w:lang w:eastAsia="ru-RU"/>
        </w:rPr>
        <w:t xml:space="preserve">б </w:t>
      </w:r>
      <w:r w:rsidRPr="008024F1">
        <w:rPr>
          <w:rFonts w:ascii="Times New Roman" w:hAnsi="Times New Roman"/>
          <w:spacing w:val="1"/>
          <w:sz w:val="24"/>
          <w:szCs w:val="24"/>
          <w:lang w:eastAsia="ru-RU"/>
        </w:rPr>
        <w:t>отделах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8024F1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8024F1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8024F1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405C5D" w:rsidRPr="00B74330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B74330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B74330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B74330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B74330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Pr="00B74330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B74330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405C5D" w:rsidRPr="00405C5D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77798C" w:rsidRPr="008024F1" w:rsidRDefault="00E3685E" w:rsidP="0077798C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8024F1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FC61BF">
        <w:rPr>
          <w:rFonts w:ascii="Times New Roman" w:hAnsi="Times New Roman"/>
          <w:i/>
          <w:sz w:val="24"/>
          <w:szCs w:val="24"/>
        </w:rPr>
        <w:t>старший</w:t>
      </w:r>
      <w:r w:rsidR="0077798C" w:rsidRPr="008024F1">
        <w:rPr>
          <w:rFonts w:ascii="Times New Roman" w:hAnsi="Times New Roman"/>
          <w:i/>
          <w:sz w:val="24"/>
          <w:szCs w:val="24"/>
        </w:rPr>
        <w:t xml:space="preserve"> государственный налоговый инспектор</w:t>
      </w:r>
      <w:r w:rsidR="0077798C" w:rsidRPr="008024F1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E3685E" w:rsidRPr="00E3685E" w:rsidRDefault="00E3685E" w:rsidP="00E3685E">
      <w:pPr>
        <w:pStyle w:val="a8"/>
        <w:overflowPunct/>
        <w:ind w:left="792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B74330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B74330">
        <w:rPr>
          <w:rFonts w:ascii="Times New Roman" w:hAnsi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72BB9" w:rsidRPr="008024F1" w:rsidRDefault="00405C5D" w:rsidP="00272BB9">
      <w:pPr>
        <w:pStyle w:val="a8"/>
        <w:numPr>
          <w:ilvl w:val="0"/>
          <w:numId w:val="9"/>
        </w:numPr>
        <w:overflowPunct/>
        <w:ind w:left="0" w:firstLine="993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FC61BF">
        <w:rPr>
          <w:rFonts w:ascii="Times New Roman" w:hAnsi="Times New Roman"/>
          <w:i/>
          <w:sz w:val="24"/>
          <w:szCs w:val="24"/>
        </w:rPr>
        <w:t>старшего</w:t>
      </w:r>
      <w:r w:rsidR="00272BB9" w:rsidRPr="008024F1">
        <w:rPr>
          <w:rFonts w:ascii="Times New Roman" w:hAnsi="Times New Roman"/>
          <w:i/>
          <w:sz w:val="24"/>
          <w:szCs w:val="24"/>
        </w:rPr>
        <w:t xml:space="preserve"> государственного налогового инспектора</w:t>
      </w:r>
      <w:r w:rsidR="00272BB9" w:rsidRPr="008024F1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272BB9" w:rsidRPr="008024F1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8024F1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="00272BB9" w:rsidRPr="008024F1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8024F1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B74330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B74330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B74330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B74330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Pr="00B74330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B74330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D05843" w:rsidRPr="008024F1" w:rsidRDefault="00146090" w:rsidP="00D0584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 xml:space="preserve">18. </w:t>
      </w:r>
      <w:r w:rsidR="00D05843" w:rsidRPr="008024F1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84A34">
        <w:rPr>
          <w:rFonts w:ascii="Times New Roman" w:hAnsi="Times New Roman" w:cs="Times New Roman"/>
          <w:sz w:val="24"/>
          <w:szCs w:val="24"/>
        </w:rPr>
        <w:t>старший</w:t>
      </w:r>
      <w:r w:rsidR="00D05843" w:rsidRPr="008024F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12 по Приморскому краю:</w:t>
      </w:r>
    </w:p>
    <w:p w:rsidR="00D05843" w:rsidRPr="008024F1" w:rsidRDefault="00D05843" w:rsidP="00D05843">
      <w:pPr>
        <w:pStyle w:val="ConsPlusNormal"/>
        <w:numPr>
          <w:ilvl w:val="0"/>
          <w:numId w:val="2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146090" w:rsidRPr="00146090" w:rsidRDefault="00146090" w:rsidP="00146090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05C5D" w:rsidRPr="00B74330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B74330">
        <w:rPr>
          <w:rFonts w:ascii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405C5D" w:rsidRPr="00B74330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B74330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405C5D" w:rsidRPr="00B74330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347974" w:rsidRPr="008024F1" w:rsidRDefault="00B43ABB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 xml:space="preserve">19. </w:t>
      </w:r>
      <w:r w:rsidR="00347974" w:rsidRPr="008024F1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0E032E">
        <w:rPr>
          <w:rFonts w:ascii="Times New Roman" w:hAnsi="Times New Roman" w:cs="Times New Roman"/>
          <w:i/>
          <w:sz w:val="24"/>
          <w:szCs w:val="24"/>
        </w:rPr>
        <w:t>старшего</w:t>
      </w:r>
      <w:r w:rsidR="00347974" w:rsidRPr="008024F1">
        <w:rPr>
          <w:rFonts w:ascii="Times New Roman" w:hAnsi="Times New Roman" w:cs="Times New Roman"/>
          <w:i/>
          <w:sz w:val="24"/>
          <w:szCs w:val="24"/>
        </w:rPr>
        <w:t xml:space="preserve"> государственного налогового инспектора</w:t>
      </w:r>
      <w:r w:rsidR="00347974" w:rsidRPr="008024F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показателям):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7974" w:rsidRPr="008024F1" w:rsidRDefault="00347974" w:rsidP="003479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24F1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</w:p>
    <w:p w:rsidR="00405C5D" w:rsidRPr="00405C5D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D95E46" w:rsidRDefault="00D95E46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95E46" w:rsidRDefault="00D95E46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95E46" w:rsidRDefault="00D95E46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95E46" w:rsidRDefault="00D95E46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D95E46" w:rsidRPr="00405C5D" w:rsidRDefault="00D95E46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214DD3" w:rsidRPr="008024F1" w:rsidRDefault="00214DD3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Начальник отдела </w:t>
      </w:r>
    </w:p>
    <w:p w:rsidR="00405C5D" w:rsidRPr="008024F1" w:rsidRDefault="00214DD3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024F1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347974" w:rsidRPr="008024F1">
        <w:rPr>
          <w:rFonts w:ascii="Times New Roman" w:hAnsi="Times New Roman"/>
          <w:sz w:val="24"/>
          <w:szCs w:val="24"/>
          <w:lang w:eastAsia="ru-RU"/>
        </w:rPr>
        <w:t>5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                            </w:t>
      </w:r>
      <w:r w:rsidR="00706458"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8024F1">
        <w:rPr>
          <w:rFonts w:ascii="Times New Roman" w:hAnsi="Times New Roman"/>
          <w:sz w:val="24"/>
          <w:szCs w:val="24"/>
          <w:lang w:eastAsia="ru-RU"/>
        </w:rPr>
        <w:t xml:space="preserve">                           </w:t>
      </w:r>
      <w:r w:rsidR="00347974" w:rsidRPr="008024F1">
        <w:rPr>
          <w:rFonts w:ascii="Times New Roman" w:hAnsi="Times New Roman"/>
          <w:sz w:val="24"/>
          <w:szCs w:val="24"/>
          <w:lang w:eastAsia="ru-RU"/>
        </w:rPr>
        <w:t>И.Ю. Живун</w:t>
      </w:r>
    </w:p>
    <w:p w:rsidR="00405C5D" w:rsidRPr="008024F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8024F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Pr="008229F5" w:rsidRDefault="008229F5" w:rsidP="008229F5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lang w:eastAsia="ru-RU"/>
        </w:rPr>
      </w:pPr>
    </w:p>
    <w:p w:rsidR="00405C5D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Default="008229F5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Default="008229F5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9143F2" w:rsidRDefault="009143F2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162BC3" w:rsidRDefault="00162BC3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79E7" w:rsidRDefault="005879E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79E7" w:rsidRDefault="005879E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79E7" w:rsidRDefault="005879E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79E7" w:rsidRDefault="005879E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79E7" w:rsidRDefault="005879E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79E7" w:rsidRDefault="005879E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79E7" w:rsidRDefault="005879E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23477" w:rsidRDefault="0002347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23477" w:rsidRDefault="0002347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23477" w:rsidRDefault="0002347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23477" w:rsidRDefault="0002347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23477" w:rsidRDefault="0002347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23477" w:rsidRDefault="0002347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23477" w:rsidRDefault="0002347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23477" w:rsidRDefault="00023477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7257A5" w:rsidRDefault="007257A5"/>
    <w:sectPr w:rsidR="007257A5" w:rsidSect="005E73C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188" w:rsidRDefault="00496188" w:rsidP="00D65180">
      <w:r>
        <w:separator/>
      </w:r>
    </w:p>
  </w:endnote>
  <w:endnote w:type="continuationSeparator" w:id="0">
    <w:p w:rsidR="00496188" w:rsidRDefault="00496188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3CB" w:rsidRDefault="005E73CB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3CB" w:rsidRDefault="005E73CB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3CB" w:rsidRDefault="005E73C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188" w:rsidRDefault="00496188" w:rsidP="00D65180">
      <w:r>
        <w:separator/>
      </w:r>
    </w:p>
  </w:footnote>
  <w:footnote w:type="continuationSeparator" w:id="0">
    <w:p w:rsidR="00496188" w:rsidRDefault="00496188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3CB" w:rsidRDefault="005E73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496188" w:rsidRPr="005E73CB" w:rsidRDefault="00496188">
        <w:pPr>
          <w:pStyle w:val="a3"/>
          <w:jc w:val="center"/>
        </w:pPr>
        <w:r w:rsidRPr="005E73CB">
          <w:rPr>
            <w:rFonts w:ascii="Times New Roman" w:hAnsi="Times New Roman"/>
          </w:rPr>
          <w:fldChar w:fldCharType="begin"/>
        </w:r>
        <w:r w:rsidRPr="005E73CB">
          <w:rPr>
            <w:rFonts w:ascii="Times New Roman" w:hAnsi="Times New Roman"/>
          </w:rPr>
          <w:instrText xml:space="preserve"> PAGE   \* MERGEFORMAT </w:instrText>
        </w:r>
        <w:r w:rsidRPr="005E73CB">
          <w:rPr>
            <w:rFonts w:ascii="Times New Roman" w:hAnsi="Times New Roman"/>
          </w:rPr>
          <w:fldChar w:fldCharType="separate"/>
        </w:r>
        <w:r w:rsidR="00C82451">
          <w:rPr>
            <w:rFonts w:ascii="Times New Roman" w:hAnsi="Times New Roman"/>
            <w:noProof/>
          </w:rPr>
          <w:t>2</w:t>
        </w:r>
        <w:r w:rsidRPr="005E73CB">
          <w:rPr>
            <w:rFonts w:ascii="Times New Roman" w:hAnsi="Times New Roman"/>
          </w:rPr>
          <w:fldChar w:fldCharType="end"/>
        </w:r>
      </w:p>
    </w:sdtContent>
  </w:sdt>
  <w:p w:rsidR="00496188" w:rsidRDefault="0049618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3CB" w:rsidRDefault="005E73C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449E8"/>
    <w:multiLevelType w:val="hybridMultilevel"/>
    <w:tmpl w:val="25AC9C2A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6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FA11B60"/>
    <w:multiLevelType w:val="hybridMultilevel"/>
    <w:tmpl w:val="294224A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3F7274"/>
    <w:multiLevelType w:val="hybridMultilevel"/>
    <w:tmpl w:val="79D43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535F396F"/>
    <w:multiLevelType w:val="hybridMultilevel"/>
    <w:tmpl w:val="342603A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7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>
    <w:nsid w:val="5F01730D"/>
    <w:multiLevelType w:val="hybridMultilevel"/>
    <w:tmpl w:val="B308DD20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F725C5C"/>
    <w:multiLevelType w:val="hybridMultilevel"/>
    <w:tmpl w:val="E1F0638E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26916CE"/>
    <w:multiLevelType w:val="multilevel"/>
    <w:tmpl w:val="BBAE86C2"/>
    <w:lvl w:ilvl="0">
      <w:start w:val="6"/>
      <w:numFmt w:val="decimal"/>
      <w:lvlText w:val="%1."/>
      <w:lvlJc w:val="left"/>
      <w:pPr>
        <w:ind w:left="1000" w:hanging="432"/>
      </w:pPr>
      <w:rPr>
        <w:rFonts w:hint="default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14"/>
  </w:num>
  <w:num w:numId="3">
    <w:abstractNumId w:val="13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7"/>
  </w:num>
  <w:num w:numId="9">
    <w:abstractNumId w:val="20"/>
  </w:num>
  <w:num w:numId="10">
    <w:abstractNumId w:val="11"/>
  </w:num>
  <w:num w:numId="11">
    <w:abstractNumId w:val="3"/>
  </w:num>
  <w:num w:numId="12">
    <w:abstractNumId w:val="17"/>
  </w:num>
  <w:num w:numId="13">
    <w:abstractNumId w:val="6"/>
  </w:num>
  <w:num w:numId="14">
    <w:abstractNumId w:val="15"/>
  </w:num>
  <w:num w:numId="15">
    <w:abstractNumId w:val="21"/>
  </w:num>
  <w:num w:numId="16">
    <w:abstractNumId w:val="22"/>
  </w:num>
  <w:num w:numId="17">
    <w:abstractNumId w:val="18"/>
  </w:num>
  <w:num w:numId="18">
    <w:abstractNumId w:val="19"/>
  </w:num>
  <w:num w:numId="19">
    <w:abstractNumId w:val="0"/>
  </w:num>
  <w:num w:numId="20">
    <w:abstractNumId w:val="8"/>
  </w:num>
  <w:num w:numId="21">
    <w:abstractNumId w:val="16"/>
  </w:num>
  <w:num w:numId="22">
    <w:abstractNumId w:val="9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07736"/>
    <w:rsid w:val="00023477"/>
    <w:rsid w:val="00024980"/>
    <w:rsid w:val="00033E2E"/>
    <w:rsid w:val="00040CDF"/>
    <w:rsid w:val="0008632E"/>
    <w:rsid w:val="000903BC"/>
    <w:rsid w:val="00092A15"/>
    <w:rsid w:val="000A1ABC"/>
    <w:rsid w:val="000A2F97"/>
    <w:rsid w:val="000A4232"/>
    <w:rsid w:val="000B7351"/>
    <w:rsid w:val="000B7D66"/>
    <w:rsid w:val="000C13B2"/>
    <w:rsid w:val="000C330F"/>
    <w:rsid w:val="000D0E78"/>
    <w:rsid w:val="000E032E"/>
    <w:rsid w:val="000F3A71"/>
    <w:rsid w:val="0013160B"/>
    <w:rsid w:val="00136A59"/>
    <w:rsid w:val="00146090"/>
    <w:rsid w:val="00147E75"/>
    <w:rsid w:val="001508FB"/>
    <w:rsid w:val="00151789"/>
    <w:rsid w:val="00153C63"/>
    <w:rsid w:val="00162BC3"/>
    <w:rsid w:val="001650F4"/>
    <w:rsid w:val="00166FC7"/>
    <w:rsid w:val="00167D46"/>
    <w:rsid w:val="00167FBB"/>
    <w:rsid w:val="001724B9"/>
    <w:rsid w:val="0017460A"/>
    <w:rsid w:val="001934AC"/>
    <w:rsid w:val="001952A1"/>
    <w:rsid w:val="00196914"/>
    <w:rsid w:val="00197A96"/>
    <w:rsid w:val="001A0937"/>
    <w:rsid w:val="001A2404"/>
    <w:rsid w:val="001A520B"/>
    <w:rsid w:val="001A794F"/>
    <w:rsid w:val="001C00B4"/>
    <w:rsid w:val="001C7CAC"/>
    <w:rsid w:val="001D1A46"/>
    <w:rsid w:val="001F0D72"/>
    <w:rsid w:val="001F0EFA"/>
    <w:rsid w:val="001F2EDE"/>
    <w:rsid w:val="001F5546"/>
    <w:rsid w:val="0020350A"/>
    <w:rsid w:val="00214DD3"/>
    <w:rsid w:val="00215E3A"/>
    <w:rsid w:val="00230EA2"/>
    <w:rsid w:val="00234875"/>
    <w:rsid w:val="00245BDE"/>
    <w:rsid w:val="00246653"/>
    <w:rsid w:val="00253869"/>
    <w:rsid w:val="002643EB"/>
    <w:rsid w:val="00272BB9"/>
    <w:rsid w:val="00273412"/>
    <w:rsid w:val="00277BF3"/>
    <w:rsid w:val="0028038E"/>
    <w:rsid w:val="00284152"/>
    <w:rsid w:val="002845F1"/>
    <w:rsid w:val="002915B5"/>
    <w:rsid w:val="002C189D"/>
    <w:rsid w:val="002C337C"/>
    <w:rsid w:val="002C511A"/>
    <w:rsid w:val="002F03EC"/>
    <w:rsid w:val="002F4651"/>
    <w:rsid w:val="002F4753"/>
    <w:rsid w:val="00301857"/>
    <w:rsid w:val="00302478"/>
    <w:rsid w:val="00310D7D"/>
    <w:rsid w:val="00326CA6"/>
    <w:rsid w:val="00347974"/>
    <w:rsid w:val="00350DAF"/>
    <w:rsid w:val="0036164C"/>
    <w:rsid w:val="00365708"/>
    <w:rsid w:val="00371FED"/>
    <w:rsid w:val="0037241A"/>
    <w:rsid w:val="00373028"/>
    <w:rsid w:val="00381581"/>
    <w:rsid w:val="003A3D57"/>
    <w:rsid w:val="003A3F2E"/>
    <w:rsid w:val="003A421A"/>
    <w:rsid w:val="003A5E73"/>
    <w:rsid w:val="003A6A43"/>
    <w:rsid w:val="003A763E"/>
    <w:rsid w:val="003B17CE"/>
    <w:rsid w:val="003B25DF"/>
    <w:rsid w:val="003B2A53"/>
    <w:rsid w:val="003C1E36"/>
    <w:rsid w:val="003E47B3"/>
    <w:rsid w:val="003E4A93"/>
    <w:rsid w:val="004021A1"/>
    <w:rsid w:val="00403536"/>
    <w:rsid w:val="00405C5D"/>
    <w:rsid w:val="00406306"/>
    <w:rsid w:val="004177FC"/>
    <w:rsid w:val="00421623"/>
    <w:rsid w:val="004220DD"/>
    <w:rsid w:val="00423134"/>
    <w:rsid w:val="00427A4D"/>
    <w:rsid w:val="00437B95"/>
    <w:rsid w:val="0044430B"/>
    <w:rsid w:val="00452137"/>
    <w:rsid w:val="00453F84"/>
    <w:rsid w:val="00462EBF"/>
    <w:rsid w:val="00496188"/>
    <w:rsid w:val="004C2081"/>
    <w:rsid w:val="004C40D7"/>
    <w:rsid w:val="004E6F9D"/>
    <w:rsid w:val="004E7B46"/>
    <w:rsid w:val="005322DE"/>
    <w:rsid w:val="0053623B"/>
    <w:rsid w:val="00537681"/>
    <w:rsid w:val="00541B89"/>
    <w:rsid w:val="005532DC"/>
    <w:rsid w:val="00553CA9"/>
    <w:rsid w:val="005541C5"/>
    <w:rsid w:val="00563B14"/>
    <w:rsid w:val="005816ED"/>
    <w:rsid w:val="00583AB0"/>
    <w:rsid w:val="005879E7"/>
    <w:rsid w:val="005A1FF1"/>
    <w:rsid w:val="005A4DFD"/>
    <w:rsid w:val="005B4B8F"/>
    <w:rsid w:val="005C0381"/>
    <w:rsid w:val="005C3F01"/>
    <w:rsid w:val="005C6DC4"/>
    <w:rsid w:val="005C7A0E"/>
    <w:rsid w:val="005D79A5"/>
    <w:rsid w:val="005E179D"/>
    <w:rsid w:val="005E60F9"/>
    <w:rsid w:val="005E7341"/>
    <w:rsid w:val="005E73CB"/>
    <w:rsid w:val="005F5629"/>
    <w:rsid w:val="00612055"/>
    <w:rsid w:val="00614341"/>
    <w:rsid w:val="006269B8"/>
    <w:rsid w:val="00627E34"/>
    <w:rsid w:val="0063071F"/>
    <w:rsid w:val="0063130B"/>
    <w:rsid w:val="00633E7D"/>
    <w:rsid w:val="006415B0"/>
    <w:rsid w:val="006477E3"/>
    <w:rsid w:val="006531BA"/>
    <w:rsid w:val="00653FAC"/>
    <w:rsid w:val="00656001"/>
    <w:rsid w:val="006674FC"/>
    <w:rsid w:val="00677EF2"/>
    <w:rsid w:val="006A75FC"/>
    <w:rsid w:val="006C6520"/>
    <w:rsid w:val="006D251A"/>
    <w:rsid w:val="006D5ED8"/>
    <w:rsid w:val="00702BDB"/>
    <w:rsid w:val="007031AB"/>
    <w:rsid w:val="00706458"/>
    <w:rsid w:val="00707B90"/>
    <w:rsid w:val="00711A9C"/>
    <w:rsid w:val="007212B3"/>
    <w:rsid w:val="00724AAB"/>
    <w:rsid w:val="007257A5"/>
    <w:rsid w:val="00752815"/>
    <w:rsid w:val="00763C0E"/>
    <w:rsid w:val="00767CC7"/>
    <w:rsid w:val="00770790"/>
    <w:rsid w:val="00771214"/>
    <w:rsid w:val="00771F09"/>
    <w:rsid w:val="0077798C"/>
    <w:rsid w:val="00777E4F"/>
    <w:rsid w:val="00784A34"/>
    <w:rsid w:val="00786BE0"/>
    <w:rsid w:val="007A1904"/>
    <w:rsid w:val="007A343F"/>
    <w:rsid w:val="007B0E9A"/>
    <w:rsid w:val="007B1A6B"/>
    <w:rsid w:val="007B5DD8"/>
    <w:rsid w:val="007B72A3"/>
    <w:rsid w:val="007F7D13"/>
    <w:rsid w:val="008024F1"/>
    <w:rsid w:val="00805D21"/>
    <w:rsid w:val="008102B6"/>
    <w:rsid w:val="008229F5"/>
    <w:rsid w:val="0083310D"/>
    <w:rsid w:val="00837057"/>
    <w:rsid w:val="0084453A"/>
    <w:rsid w:val="008536E7"/>
    <w:rsid w:val="00857453"/>
    <w:rsid w:val="00870958"/>
    <w:rsid w:val="008733FB"/>
    <w:rsid w:val="008813BC"/>
    <w:rsid w:val="0088419A"/>
    <w:rsid w:val="0089523F"/>
    <w:rsid w:val="008A31C4"/>
    <w:rsid w:val="008B29AE"/>
    <w:rsid w:val="008B5ABB"/>
    <w:rsid w:val="008E445A"/>
    <w:rsid w:val="008F7D34"/>
    <w:rsid w:val="00901AE3"/>
    <w:rsid w:val="009057EB"/>
    <w:rsid w:val="009143F2"/>
    <w:rsid w:val="00914C3F"/>
    <w:rsid w:val="00921E1A"/>
    <w:rsid w:val="0092225B"/>
    <w:rsid w:val="00944F8D"/>
    <w:rsid w:val="009467A3"/>
    <w:rsid w:val="00954084"/>
    <w:rsid w:val="00960464"/>
    <w:rsid w:val="00966974"/>
    <w:rsid w:val="009743F2"/>
    <w:rsid w:val="00974A95"/>
    <w:rsid w:val="00977188"/>
    <w:rsid w:val="00984DEF"/>
    <w:rsid w:val="0099085B"/>
    <w:rsid w:val="00995CF7"/>
    <w:rsid w:val="009A1B54"/>
    <w:rsid w:val="009B10F8"/>
    <w:rsid w:val="009B5ED3"/>
    <w:rsid w:val="009C193D"/>
    <w:rsid w:val="009D0AFD"/>
    <w:rsid w:val="009D4EAB"/>
    <w:rsid w:val="009D5058"/>
    <w:rsid w:val="009D5A8E"/>
    <w:rsid w:val="009F03DB"/>
    <w:rsid w:val="00A009E1"/>
    <w:rsid w:val="00A2658F"/>
    <w:rsid w:val="00A52479"/>
    <w:rsid w:val="00A61814"/>
    <w:rsid w:val="00A80D3E"/>
    <w:rsid w:val="00A932C0"/>
    <w:rsid w:val="00A9480D"/>
    <w:rsid w:val="00AA1134"/>
    <w:rsid w:val="00AB0A03"/>
    <w:rsid w:val="00AB3BA8"/>
    <w:rsid w:val="00AB7FA9"/>
    <w:rsid w:val="00AD12B0"/>
    <w:rsid w:val="00AD153C"/>
    <w:rsid w:val="00AD38C6"/>
    <w:rsid w:val="00AD6AA8"/>
    <w:rsid w:val="00AE3895"/>
    <w:rsid w:val="00B05A43"/>
    <w:rsid w:val="00B13E2D"/>
    <w:rsid w:val="00B332DF"/>
    <w:rsid w:val="00B43ABB"/>
    <w:rsid w:val="00B506B8"/>
    <w:rsid w:val="00B653BA"/>
    <w:rsid w:val="00B6593B"/>
    <w:rsid w:val="00B74330"/>
    <w:rsid w:val="00B74A16"/>
    <w:rsid w:val="00B75C3A"/>
    <w:rsid w:val="00B9235F"/>
    <w:rsid w:val="00BA443E"/>
    <w:rsid w:val="00BB0099"/>
    <w:rsid w:val="00BB57FF"/>
    <w:rsid w:val="00BC0C8F"/>
    <w:rsid w:val="00BE6180"/>
    <w:rsid w:val="00BF1284"/>
    <w:rsid w:val="00BF202B"/>
    <w:rsid w:val="00BF402B"/>
    <w:rsid w:val="00C10B63"/>
    <w:rsid w:val="00C201CE"/>
    <w:rsid w:val="00C56FD5"/>
    <w:rsid w:val="00C64ACE"/>
    <w:rsid w:val="00C6515C"/>
    <w:rsid w:val="00C65F4E"/>
    <w:rsid w:val="00C67880"/>
    <w:rsid w:val="00C82451"/>
    <w:rsid w:val="00CA5BAE"/>
    <w:rsid w:val="00CB5958"/>
    <w:rsid w:val="00CC5FB7"/>
    <w:rsid w:val="00CD2700"/>
    <w:rsid w:val="00CE1659"/>
    <w:rsid w:val="00CE3996"/>
    <w:rsid w:val="00CF57E7"/>
    <w:rsid w:val="00D05843"/>
    <w:rsid w:val="00D0687C"/>
    <w:rsid w:val="00D134F2"/>
    <w:rsid w:val="00D21D60"/>
    <w:rsid w:val="00D451F3"/>
    <w:rsid w:val="00D50848"/>
    <w:rsid w:val="00D57CAA"/>
    <w:rsid w:val="00D65180"/>
    <w:rsid w:val="00D8385D"/>
    <w:rsid w:val="00D844A5"/>
    <w:rsid w:val="00D949C8"/>
    <w:rsid w:val="00D95E46"/>
    <w:rsid w:val="00D97034"/>
    <w:rsid w:val="00DA16CD"/>
    <w:rsid w:val="00DC5C1D"/>
    <w:rsid w:val="00DD3F1C"/>
    <w:rsid w:val="00DE4D8C"/>
    <w:rsid w:val="00DE529A"/>
    <w:rsid w:val="00DF6C8B"/>
    <w:rsid w:val="00E03F05"/>
    <w:rsid w:val="00E0661F"/>
    <w:rsid w:val="00E10DE6"/>
    <w:rsid w:val="00E22EDB"/>
    <w:rsid w:val="00E279E4"/>
    <w:rsid w:val="00E32983"/>
    <w:rsid w:val="00E33C00"/>
    <w:rsid w:val="00E3685E"/>
    <w:rsid w:val="00E5222B"/>
    <w:rsid w:val="00E60D7F"/>
    <w:rsid w:val="00E614B4"/>
    <w:rsid w:val="00E623CA"/>
    <w:rsid w:val="00E63339"/>
    <w:rsid w:val="00E645E6"/>
    <w:rsid w:val="00E73E57"/>
    <w:rsid w:val="00E760B1"/>
    <w:rsid w:val="00E77FDA"/>
    <w:rsid w:val="00E90270"/>
    <w:rsid w:val="00E97BF5"/>
    <w:rsid w:val="00EA6980"/>
    <w:rsid w:val="00EB5983"/>
    <w:rsid w:val="00EE3BD4"/>
    <w:rsid w:val="00EF6448"/>
    <w:rsid w:val="00F00B12"/>
    <w:rsid w:val="00F07B4D"/>
    <w:rsid w:val="00F10417"/>
    <w:rsid w:val="00F11257"/>
    <w:rsid w:val="00F13DC8"/>
    <w:rsid w:val="00F41947"/>
    <w:rsid w:val="00F476A9"/>
    <w:rsid w:val="00F57E36"/>
    <w:rsid w:val="00F70E1E"/>
    <w:rsid w:val="00F77550"/>
    <w:rsid w:val="00FC61BF"/>
    <w:rsid w:val="00FE58CF"/>
    <w:rsid w:val="00FF23D1"/>
    <w:rsid w:val="00FF691A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E26AF85A-7808-402F-B12C-3F0837B7C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4220DD"/>
    <w:rPr>
      <w:color w:val="0000FF"/>
      <w:u w:val="single"/>
    </w:rPr>
  </w:style>
  <w:style w:type="paragraph" w:styleId="ad">
    <w:name w:val="Balloon Text"/>
    <w:basedOn w:val="a"/>
    <w:link w:val="ae"/>
    <w:semiHidden/>
    <w:unhideWhenUsed/>
    <w:rsid w:val="0028415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284152"/>
    <w:rPr>
      <w:rFonts w:ascii="Tahoma" w:hAnsi="Tahoma" w:cs="Tahoma"/>
      <w:sz w:val="16"/>
      <w:szCs w:val="16"/>
      <w:lang w:eastAsia="en-US"/>
    </w:rPr>
  </w:style>
  <w:style w:type="paragraph" w:styleId="af">
    <w:name w:val="Body Text Indent"/>
    <w:basedOn w:val="a"/>
    <w:link w:val="af0"/>
    <w:rsid w:val="00CD2700"/>
    <w:pPr>
      <w:overflowPunct/>
      <w:autoSpaceDE/>
      <w:autoSpaceDN/>
      <w:adjustRightInd/>
      <w:ind w:firstLine="709"/>
      <w:jc w:val="both"/>
      <w:textAlignment w:val="auto"/>
    </w:pPr>
    <w:rPr>
      <w:rFonts w:ascii="Times New Roman" w:hAnsi="Times New Roman"/>
      <w:sz w:val="28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CD2700"/>
    <w:rPr>
      <w:sz w:val="28"/>
    </w:rPr>
  </w:style>
  <w:style w:type="paragraph" w:styleId="af1">
    <w:name w:val="Body Text"/>
    <w:basedOn w:val="a"/>
    <w:link w:val="af2"/>
    <w:rsid w:val="00CD2700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7"/>
      <w:lang w:eastAsia="ru-RU"/>
    </w:rPr>
  </w:style>
  <w:style w:type="character" w:customStyle="1" w:styleId="af2">
    <w:name w:val="Основной текст Знак"/>
    <w:basedOn w:val="a0"/>
    <w:link w:val="af1"/>
    <w:rsid w:val="00CD2700"/>
    <w:rPr>
      <w:sz w:val="27"/>
    </w:rPr>
  </w:style>
  <w:style w:type="paragraph" w:styleId="2">
    <w:name w:val="Body Text 2"/>
    <w:basedOn w:val="a"/>
    <w:link w:val="20"/>
    <w:rsid w:val="00CD2700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8"/>
      <w:lang w:eastAsia="ru-RU"/>
    </w:rPr>
  </w:style>
  <w:style w:type="character" w:customStyle="1" w:styleId="20">
    <w:name w:val="Основной текст 2 Знак"/>
    <w:basedOn w:val="a0"/>
    <w:link w:val="2"/>
    <w:rsid w:val="00CD2700"/>
    <w:rPr>
      <w:sz w:val="28"/>
    </w:rPr>
  </w:style>
  <w:style w:type="paragraph" w:customStyle="1" w:styleId="SUPER2">
    <w:name w:val="SUPER2"/>
    <w:basedOn w:val="a"/>
    <w:autoRedefine/>
    <w:rsid w:val="00CD2700"/>
    <w:pPr>
      <w:overflowPunct/>
      <w:autoSpaceDE/>
      <w:autoSpaceDN/>
      <w:adjustRightInd/>
      <w:ind w:firstLine="720"/>
      <w:jc w:val="both"/>
      <w:textAlignment w:val="auto"/>
    </w:pPr>
    <w:rPr>
      <w:rFonts w:ascii="Times New Roman" w:hAnsi="Times New Roman"/>
      <w:sz w:val="28"/>
      <w:lang w:eastAsia="ru-RU"/>
    </w:rPr>
  </w:style>
  <w:style w:type="paragraph" w:styleId="af3">
    <w:name w:val="footer"/>
    <w:basedOn w:val="a"/>
    <w:link w:val="af4"/>
    <w:unhideWhenUsed/>
    <w:rsid w:val="0002347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02347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9BA844CCA5E528F3471E9FB8EE6C088CC4A2FDAC8ED6B5F3CD79279EF1051DD270475A9AE86F4C16I3gCD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19F6AB70858961943D417C92FFFBECA25C4FFD196D60960UEuCH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6F28AF2D6299742554468D3A53FAFC0B946EB20850CB134B8D1BCB28F0E1DD228DF3D096D60BU6uE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3C956-8EF5-4D17-9AC2-F5ECA37E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48795099</Template>
  <TotalTime>13</TotalTime>
  <Pages>10</Pages>
  <Words>4639</Words>
  <Characters>26448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9</cp:revision>
  <cp:lastPrinted>2018-01-24T02:55:00Z</cp:lastPrinted>
  <dcterms:created xsi:type="dcterms:W3CDTF">2018-01-19T03:59:00Z</dcterms:created>
  <dcterms:modified xsi:type="dcterms:W3CDTF">2018-01-25T02:56:00Z</dcterms:modified>
</cp:coreProperties>
</file>